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E30" w:rsidRPr="00BC7EAB" w:rsidRDefault="00C12E30" w:rsidP="00C12E30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>แบบ ตก.1</w:t>
      </w:r>
    </w:p>
    <w:p w:rsidR="00BA7A17" w:rsidRPr="00882D5A" w:rsidRDefault="00BA7A17" w:rsidP="00BA7A17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82D5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แบบรายงานการตรวจราชการระดับจังหวัด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</w:t>
      </w:r>
      <w:r w:rsidRPr="00882D5A">
        <w:rPr>
          <w:rFonts w:ascii="TH SarabunPSK" w:hAnsi="TH SarabunPSK" w:cs="TH SarabunPSK"/>
          <w:b/>
          <w:bCs/>
          <w:sz w:val="32"/>
          <w:szCs w:val="32"/>
          <w:cs/>
        </w:rPr>
        <w:t>ปีงบประมาณ พ.ศ. 2559</w:t>
      </w:r>
    </w:p>
    <w:p w:rsidR="00BA7A17" w:rsidRPr="00882D5A" w:rsidRDefault="00BA7A17" w:rsidP="00BA7A17">
      <w:pPr>
        <w:ind w:right="-33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คณะที่ 1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882D5A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การพัฒนาสุขภาพตามกลุ่มวัยและระบบควบคุมโรค</w:t>
      </w:r>
    </w:p>
    <w:p w:rsidR="00BA7A17" w:rsidRPr="00882D5A" w:rsidRDefault="00BA7A17" w:rsidP="00BA7A17">
      <w:pPr>
        <w:ind w:right="-33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หัวข้อ 1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882D5A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การพัฒนาสุขภาพตามกลุ่มวัย</w:t>
      </w:r>
    </w:p>
    <w:p w:rsidR="00BA7A17" w:rsidRPr="00882D5A" w:rsidRDefault="00BA7A17" w:rsidP="00BA7A1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จังหวัดตาก เขตสุขภาพที่ 2 </w:t>
      </w:r>
      <w:r w:rsidRPr="00882D5A">
        <w:rPr>
          <w:rFonts w:ascii="TH SarabunPSK" w:hAnsi="TH SarabunPSK" w:cs="TH SarabunPSK"/>
          <w:b/>
          <w:bCs/>
          <w:sz w:val="32"/>
          <w:szCs w:val="32"/>
          <w:cs/>
        </w:rPr>
        <w:t>ตรวจราชการวันที่ 16-18 มีนาคม 2559</w:t>
      </w:r>
    </w:p>
    <w:p w:rsidR="00882D5A" w:rsidRPr="00BC7EAB" w:rsidRDefault="00882D5A" w:rsidP="00882D5A">
      <w:pPr>
        <w:rPr>
          <w:rFonts w:ascii="TH SarabunPSK" w:hAnsi="TH SarabunPSK" w:cs="TH SarabunPSK"/>
          <w:sz w:val="16"/>
          <w:szCs w:val="16"/>
        </w:rPr>
      </w:pPr>
    </w:p>
    <w:p w:rsidR="00882D5A" w:rsidRPr="00BC7EAB" w:rsidRDefault="00882D5A" w:rsidP="00882D5A">
      <w:pPr>
        <w:ind w:left="2977" w:right="-993" w:hanging="297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ประเด็นการตรวจราชการ </w:t>
      </w:r>
      <w:r w:rsidRPr="00BC7EA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>(1) การบริหารงานส่งเสริมสุขภาพและป้องกันโรคตามกลุ่มวัยและระบบป้องกันโรค</w:t>
      </w:r>
    </w:p>
    <w:p w:rsidR="00C12E30" w:rsidRPr="00BC7EAB" w:rsidRDefault="00C12E30" w:rsidP="00C12E30">
      <w:pPr>
        <w:ind w:right="-330"/>
        <w:rPr>
          <w:rFonts w:ascii="TH SarabunPSK" w:hAnsi="TH SarabunPSK" w:cs="TH SarabunPSK"/>
          <w:b/>
          <w:bCs/>
          <w:sz w:val="32"/>
          <w:szCs w:val="32"/>
        </w:rPr>
      </w:pP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หัวข้อ </w:t>
      </w: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C7EAB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การพัฒนาสุขภาพตามกลุ่มผู้สูงอายุ  </w:t>
      </w:r>
    </w:p>
    <w:p w:rsidR="00C12E30" w:rsidRPr="00BC7EAB" w:rsidRDefault="00C12E30" w:rsidP="00C12E30">
      <w:pPr>
        <w:ind w:left="851" w:hanging="851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BC7EAB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 xml:space="preserve">ร้อยละของผู้สูงอายุที่ต้องการความช่วยเหลือในการดำเนินกิจวัตรประจำวันพื้นฐาน         </w:t>
      </w:r>
    </w:p>
    <w:p w:rsidR="00C12E30" w:rsidRPr="00BC7EAB" w:rsidRDefault="00C12E30" w:rsidP="00C12E30">
      <w:pPr>
        <w:ind w:left="851" w:hanging="851"/>
        <w:jc w:val="lef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ไม่เกินร้อยละ 15 ของประชากรผู้สูงอายุ</w:t>
      </w:r>
    </w:p>
    <w:p w:rsidR="00ED11E3" w:rsidRPr="00BC7EAB" w:rsidRDefault="00ED11E3" w:rsidP="00D05519">
      <w:pPr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A67469" w:rsidRPr="00BC7EAB" w:rsidRDefault="00C12E30" w:rsidP="00C12E30">
      <w:pPr>
        <w:pStyle w:val="a3"/>
        <w:numPr>
          <w:ilvl w:val="0"/>
          <w:numId w:val="21"/>
        </w:numPr>
        <w:ind w:left="284" w:hanging="28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1  </w:t>
      </w:r>
      <w:r w:rsidR="00A67469" w:rsidRPr="00BC7EAB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  <w:r w:rsidR="00A67469" w:rsidRPr="00BC7EA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67469" w:rsidRPr="00BC7EAB">
        <w:rPr>
          <w:rFonts w:ascii="TH SarabunPSK" w:hAnsi="TH SarabunPSK" w:cs="TH SarabunPSK"/>
          <w:b/>
          <w:bCs/>
          <w:sz w:val="32"/>
          <w:szCs w:val="32"/>
          <w:cs/>
        </w:rPr>
        <w:t>(ณ วันที่รายงาน)</w:t>
      </w:r>
    </w:p>
    <w:p w:rsidR="00A67469" w:rsidRPr="00BC7EAB" w:rsidRDefault="00A67469" w:rsidP="00882D5A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1.1 จำนวนประชากรรวม </w:t>
      </w:r>
      <w:r w:rsidR="007A180A" w:rsidRPr="00BC7EAB">
        <w:rPr>
          <w:rFonts w:ascii="TH SarabunPSK" w:hAnsi="TH SarabunPSK" w:cs="TH SarabunPSK"/>
          <w:b/>
          <w:bCs/>
          <w:sz w:val="32"/>
          <w:szCs w:val="32"/>
        </w:rPr>
        <w:tab/>
      </w:r>
      <w:r w:rsidR="007A180A" w:rsidRPr="00BC7EAB">
        <w:rPr>
          <w:rFonts w:ascii="TH SarabunPSK" w:hAnsi="TH SarabunPSK" w:cs="TH SarabunPSK"/>
          <w:b/>
          <w:bCs/>
          <w:sz w:val="32"/>
          <w:szCs w:val="32"/>
        </w:rPr>
        <w:tab/>
      </w:r>
      <w:r w:rsidR="007A180A" w:rsidRPr="00BC7EAB">
        <w:rPr>
          <w:rFonts w:ascii="TH SarabunPSK" w:hAnsi="TH SarabunPSK" w:cs="TH SarabunPSK"/>
          <w:b/>
          <w:bCs/>
          <w:sz w:val="32"/>
          <w:szCs w:val="32"/>
        </w:rPr>
        <w:tab/>
      </w:r>
      <w:r w:rsidRPr="00BC7EAB">
        <w:rPr>
          <w:rFonts w:ascii="TH SarabunPSK" w:hAnsi="TH SarabunPSK" w:cs="TH SarabunPSK"/>
          <w:b/>
          <w:bCs/>
          <w:sz w:val="32"/>
          <w:szCs w:val="32"/>
        </w:rPr>
        <w:t>=</w:t>
      </w:r>
      <w:r w:rsidR="007A180A" w:rsidRPr="00BC7EAB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 w:rsidR="007A180A" w:rsidRPr="00BC7EAB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</w:t>
      </w:r>
      <w:r w:rsidR="007A180A" w:rsidRPr="00BC7EAB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</w:p>
    <w:p w:rsidR="00A67469" w:rsidRPr="00BC7EAB" w:rsidRDefault="00882D5A" w:rsidP="00882D5A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67469" w:rsidRPr="00BC7EAB">
        <w:rPr>
          <w:rFonts w:ascii="TH SarabunPSK" w:hAnsi="TH SarabunPSK" w:cs="TH SarabunPSK"/>
          <w:b/>
          <w:bCs/>
          <w:sz w:val="32"/>
          <w:szCs w:val="32"/>
          <w:cs/>
        </w:rPr>
        <w:t>1.2 จำนวนผู้สูงอายุที่อาศัยอยู่จริงในพื้นที่</w:t>
      </w:r>
      <w:r w:rsidR="00A67469" w:rsidRPr="00BC7E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67469" w:rsidRPr="00BC7EAB">
        <w:rPr>
          <w:rFonts w:ascii="TH SarabunPSK" w:hAnsi="TH SarabunPSK" w:cs="TH SarabunPSK"/>
          <w:b/>
          <w:bCs/>
          <w:sz w:val="32"/>
          <w:szCs w:val="32"/>
        </w:rPr>
        <w:t>=</w:t>
      </w:r>
      <w:r w:rsidR="00BA7A17">
        <w:rPr>
          <w:rFonts w:ascii="TH SarabunPSK" w:hAnsi="TH SarabunPSK" w:cs="TH SarabunPSK"/>
          <w:b/>
          <w:bCs/>
          <w:sz w:val="32"/>
          <w:szCs w:val="32"/>
        </w:rPr>
        <w:t>……………………………………..</w:t>
      </w:r>
      <w:r w:rsidR="007A180A" w:rsidRPr="00BC7EAB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</w:p>
    <w:p w:rsidR="00370595" w:rsidRPr="00BC7EAB" w:rsidRDefault="00370595" w:rsidP="00A67469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D32F36" w:rsidRPr="00BC7EAB" w:rsidRDefault="00C12E30" w:rsidP="00C12E30">
      <w:pPr>
        <w:pStyle w:val="a3"/>
        <w:numPr>
          <w:ilvl w:val="0"/>
          <w:numId w:val="21"/>
        </w:num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2  </w:t>
      </w:r>
      <w:r w:rsidR="00D32F36" w:rsidRPr="00BC7EA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ประเด็นตรวจราชการที่มุ่งเน้น </w:t>
      </w:r>
      <w:r w:rsidR="00D32F36" w:rsidRPr="00BC7EA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D32F36" w:rsidRPr="00BC7EAB" w:rsidRDefault="00C12E30" w:rsidP="00882D5A">
      <w:pPr>
        <w:pStyle w:val="a3"/>
        <w:numPr>
          <w:ilvl w:val="1"/>
          <w:numId w:val="22"/>
        </w:numPr>
        <w:tabs>
          <w:tab w:val="left" w:pos="993"/>
        </w:tabs>
        <w:ind w:left="1134" w:firstLine="0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BC7EA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32F36" w:rsidRPr="00BC7EAB">
        <w:rPr>
          <w:rFonts w:ascii="TH SarabunPSK" w:hAnsi="TH SarabunPSK" w:cs="TH SarabunPSK"/>
          <w:b/>
          <w:bCs/>
          <w:sz w:val="32"/>
          <w:szCs w:val="32"/>
          <w:cs/>
        </w:rPr>
        <w:t>การบริหารจัดการดูแลผู้สูงอายุและฐานข้อมูล</w:t>
      </w:r>
      <w:r w:rsidR="00D32F36" w:rsidRPr="00BC7EA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67469" w:rsidRPr="00BC7EAB" w:rsidRDefault="00A67469" w:rsidP="00A67469">
      <w:pPr>
        <w:tabs>
          <w:tab w:val="left" w:pos="284"/>
        </w:tabs>
        <w:jc w:val="left"/>
        <w:rPr>
          <w:rFonts w:ascii="TH SarabunPSK" w:hAnsi="TH SarabunPSK" w:cs="TH SarabunPSK"/>
          <w:sz w:val="32"/>
          <w:szCs w:val="32"/>
        </w:rPr>
      </w:pP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>แบบรายงาน</w:t>
      </w:r>
      <w:r w:rsidRPr="00BC7EA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C7EAB">
        <w:rPr>
          <w:rFonts w:ascii="TH SarabunPSK" w:hAnsi="TH SarabunPSK" w:cs="TH SarabunPSK"/>
          <w:sz w:val="32"/>
          <w:szCs w:val="32"/>
        </w:rPr>
        <w:t>:</w:t>
      </w:r>
      <w:r w:rsidRPr="00BC7EAB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Pr="00BC7EAB">
        <w:rPr>
          <w:rFonts w:ascii="TH SarabunPSK" w:hAnsi="TH SarabunPSK" w:cs="TH SarabunPSK"/>
          <w:sz w:val="32"/>
          <w:szCs w:val="32"/>
        </w:rPr>
        <w:t xml:space="preserve">Ageing Manager </w:t>
      </w:r>
      <w:r w:rsidRPr="00BC7EAB">
        <w:rPr>
          <w:rFonts w:ascii="TH SarabunPSK" w:hAnsi="TH SarabunPSK" w:cs="TH SarabunPSK"/>
          <w:sz w:val="32"/>
          <w:szCs w:val="32"/>
          <w:cs/>
        </w:rPr>
        <w:t>(ผู้ประสานแผนงานยุทธศาสตร์ฯ</w:t>
      </w:r>
      <w:r w:rsidR="00C12E30" w:rsidRPr="00BC7EA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C7EAB">
        <w:rPr>
          <w:rFonts w:ascii="TH SarabunPSK" w:hAnsi="TH SarabunPSK" w:cs="TH SarabunPSK"/>
          <w:sz w:val="32"/>
          <w:szCs w:val="32"/>
          <w:cs/>
        </w:rPr>
        <w:t>กลุ่มวัยผู้สูงอายุและผู้พิการ)</w:t>
      </w:r>
      <w:r w:rsidRPr="00BC7EAB">
        <w:rPr>
          <w:rFonts w:ascii="TH SarabunPSK" w:hAnsi="TH SarabunPSK" w:cs="TH SarabunPSK"/>
          <w:sz w:val="32"/>
          <w:szCs w:val="32"/>
        </w:rPr>
        <w:t xml:space="preserve"> </w:t>
      </w:r>
      <w:r w:rsidRPr="00BC7EAB">
        <w:rPr>
          <w:rFonts w:ascii="TH SarabunPSK" w:hAnsi="TH SarabunPSK" w:cs="TH SarabunPSK"/>
          <w:sz w:val="32"/>
          <w:szCs w:val="32"/>
          <w:cs/>
        </w:rPr>
        <w:t xml:space="preserve">ในระดับ เขต จังหวัด อำเภอ อย่างน้อย </w:t>
      </w:r>
      <w:r w:rsidRPr="00BC7EAB">
        <w:rPr>
          <w:rFonts w:ascii="TH SarabunPSK" w:hAnsi="TH SarabunPSK" w:cs="TH SarabunPSK"/>
          <w:sz w:val="32"/>
          <w:szCs w:val="32"/>
        </w:rPr>
        <w:t xml:space="preserve">1 </w:t>
      </w:r>
      <w:r w:rsidRPr="00BC7EAB">
        <w:rPr>
          <w:rFonts w:ascii="TH SarabunPSK" w:hAnsi="TH SarabunPSK" w:cs="TH SarabunPSK"/>
          <w:sz w:val="32"/>
          <w:szCs w:val="32"/>
          <w:cs/>
        </w:rPr>
        <w:t xml:space="preserve">คน ครบทุกระดับพื้นที่  </w:t>
      </w:r>
    </w:p>
    <w:tbl>
      <w:tblPr>
        <w:tblW w:w="924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10"/>
        <w:gridCol w:w="2310"/>
        <w:gridCol w:w="2311"/>
        <w:gridCol w:w="2311"/>
      </w:tblGrid>
      <w:tr w:rsidR="00A67469" w:rsidRPr="00BC7EAB" w:rsidTr="00C12E30">
        <w:tc>
          <w:tcPr>
            <w:tcW w:w="2310" w:type="dxa"/>
            <w:shd w:val="clear" w:color="auto" w:fill="D9D9D9" w:themeFill="background1" w:themeFillShade="D9"/>
          </w:tcPr>
          <w:p w:rsidR="00A67469" w:rsidRPr="00BC7EAB" w:rsidRDefault="00A67469" w:rsidP="00D264F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</w:rPr>
              <w:t>Ageing Manager</w:t>
            </w:r>
          </w:p>
        </w:tc>
        <w:tc>
          <w:tcPr>
            <w:tcW w:w="2310" w:type="dxa"/>
            <w:shd w:val="clear" w:color="auto" w:fill="D9D9D9" w:themeFill="background1" w:themeFillShade="D9"/>
          </w:tcPr>
          <w:p w:rsidR="00A67469" w:rsidRPr="00BC7EAB" w:rsidRDefault="00A67469" w:rsidP="00D264F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เขต</w:t>
            </w:r>
          </w:p>
        </w:tc>
        <w:tc>
          <w:tcPr>
            <w:tcW w:w="2311" w:type="dxa"/>
            <w:shd w:val="clear" w:color="auto" w:fill="D9D9D9" w:themeFill="background1" w:themeFillShade="D9"/>
          </w:tcPr>
          <w:p w:rsidR="00A67469" w:rsidRPr="00BC7EAB" w:rsidRDefault="00A67469" w:rsidP="00D264F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2311" w:type="dxa"/>
            <w:shd w:val="clear" w:color="auto" w:fill="D9D9D9" w:themeFill="background1" w:themeFillShade="D9"/>
          </w:tcPr>
          <w:p w:rsidR="00A67469" w:rsidRPr="00BC7EAB" w:rsidRDefault="00A67469" w:rsidP="00D264F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อำเภอ</w:t>
            </w:r>
          </w:p>
        </w:tc>
      </w:tr>
      <w:tr w:rsidR="00A67469" w:rsidRPr="00BC7EAB" w:rsidTr="00D264F7">
        <w:tc>
          <w:tcPr>
            <w:tcW w:w="2310" w:type="dxa"/>
          </w:tcPr>
          <w:p w:rsidR="00A67469" w:rsidRPr="00BC7EAB" w:rsidRDefault="00A67469" w:rsidP="00C12E30">
            <w:pPr>
              <w:tabs>
                <w:tab w:val="left" w:pos="284"/>
              </w:tabs>
              <w:ind w:right="-67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sz w:val="28"/>
                <w:cs/>
              </w:rPr>
              <w:t>จำนวน (จังหวัด</w:t>
            </w:r>
            <w:r w:rsidRPr="00BC7EAB">
              <w:rPr>
                <w:rFonts w:ascii="TH SarabunPSK" w:hAnsi="TH SarabunPSK" w:cs="TH SarabunPSK"/>
                <w:sz w:val="28"/>
              </w:rPr>
              <w:t>/</w:t>
            </w:r>
            <w:r w:rsidRPr="00BC7EAB">
              <w:rPr>
                <w:rFonts w:ascii="TH SarabunPSK" w:hAnsi="TH SarabunPSK" w:cs="TH SarabunPSK"/>
                <w:sz w:val="28"/>
                <w:cs/>
              </w:rPr>
              <w:t>เขต</w:t>
            </w:r>
            <w:r w:rsidRPr="00BC7EAB">
              <w:rPr>
                <w:rFonts w:ascii="TH SarabunPSK" w:hAnsi="TH SarabunPSK" w:cs="TH SarabunPSK"/>
                <w:sz w:val="28"/>
              </w:rPr>
              <w:t>/</w:t>
            </w:r>
            <w:r w:rsidRPr="00BC7EAB">
              <w:rPr>
                <w:rFonts w:ascii="TH SarabunPSK" w:hAnsi="TH SarabunPSK" w:cs="TH SarabunPSK"/>
                <w:sz w:val="28"/>
                <w:cs/>
              </w:rPr>
              <w:t>อำเภอ)</w:t>
            </w:r>
          </w:p>
        </w:tc>
        <w:tc>
          <w:tcPr>
            <w:tcW w:w="2310" w:type="dxa"/>
          </w:tcPr>
          <w:p w:rsidR="00A67469" w:rsidRPr="00BC7EAB" w:rsidRDefault="00A67469" w:rsidP="00D264F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11" w:type="dxa"/>
          </w:tcPr>
          <w:p w:rsidR="00A67469" w:rsidRPr="00BC7EAB" w:rsidRDefault="00A67469" w:rsidP="00D264F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11" w:type="dxa"/>
          </w:tcPr>
          <w:p w:rsidR="00A67469" w:rsidRPr="00BC7EAB" w:rsidRDefault="00A67469" w:rsidP="00D264F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67469" w:rsidRPr="00BC7EAB" w:rsidTr="00D264F7">
        <w:tc>
          <w:tcPr>
            <w:tcW w:w="2310" w:type="dxa"/>
          </w:tcPr>
          <w:p w:rsidR="00A67469" w:rsidRPr="00BC7EAB" w:rsidRDefault="00A67469" w:rsidP="00D264F7">
            <w:pPr>
              <w:tabs>
                <w:tab w:val="left" w:pos="284"/>
              </w:tabs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sz w:val="28"/>
                <w:cs/>
              </w:rPr>
              <w:t>ค่าเป้าหมาย</w:t>
            </w:r>
            <w:r w:rsidRPr="00BC7EAB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2310" w:type="dxa"/>
          </w:tcPr>
          <w:p w:rsidR="00A67469" w:rsidRPr="00BC7EAB" w:rsidRDefault="00A67469" w:rsidP="00D264F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11" w:type="dxa"/>
          </w:tcPr>
          <w:p w:rsidR="00A67469" w:rsidRPr="00BC7EAB" w:rsidRDefault="00A67469" w:rsidP="00D264F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11" w:type="dxa"/>
          </w:tcPr>
          <w:p w:rsidR="00A67469" w:rsidRPr="00BC7EAB" w:rsidRDefault="00A67469" w:rsidP="00D264F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67469" w:rsidRPr="00BC7EAB" w:rsidTr="00D264F7">
        <w:tc>
          <w:tcPr>
            <w:tcW w:w="2310" w:type="dxa"/>
          </w:tcPr>
          <w:p w:rsidR="00A67469" w:rsidRPr="00BC7EAB" w:rsidRDefault="00A67469" w:rsidP="00D264F7">
            <w:pPr>
              <w:tabs>
                <w:tab w:val="left" w:pos="284"/>
              </w:tabs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sz w:val="28"/>
                <w:cs/>
              </w:rPr>
              <w:t>ผลการดำเนินงาน</w:t>
            </w:r>
          </w:p>
        </w:tc>
        <w:tc>
          <w:tcPr>
            <w:tcW w:w="2310" w:type="dxa"/>
          </w:tcPr>
          <w:p w:rsidR="00A67469" w:rsidRPr="00BC7EAB" w:rsidRDefault="00A67469" w:rsidP="00D264F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11" w:type="dxa"/>
          </w:tcPr>
          <w:p w:rsidR="00A67469" w:rsidRPr="00BC7EAB" w:rsidRDefault="00A67469" w:rsidP="00D264F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11" w:type="dxa"/>
          </w:tcPr>
          <w:p w:rsidR="00A67469" w:rsidRPr="00BC7EAB" w:rsidRDefault="00A67469" w:rsidP="00D264F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A67469" w:rsidRPr="00BC7EAB" w:rsidRDefault="00A67469" w:rsidP="00A67469">
      <w:pPr>
        <w:tabs>
          <w:tab w:val="left" w:pos="284"/>
        </w:tabs>
        <w:jc w:val="left"/>
        <w:rPr>
          <w:rFonts w:ascii="TH SarabunPSK" w:hAnsi="TH SarabunPSK" w:cs="TH SarabunPSK"/>
          <w:sz w:val="28"/>
        </w:rPr>
      </w:pPr>
    </w:p>
    <w:p w:rsidR="00D32F36" w:rsidRPr="00BC7EAB" w:rsidRDefault="00C12E30" w:rsidP="00882D5A">
      <w:pPr>
        <w:pStyle w:val="a3"/>
        <w:numPr>
          <w:ilvl w:val="1"/>
          <w:numId w:val="22"/>
        </w:numPr>
        <w:tabs>
          <w:tab w:val="left" w:pos="1134"/>
        </w:tabs>
        <w:ind w:firstLine="774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32F36" w:rsidRPr="00BC7EAB">
        <w:rPr>
          <w:rFonts w:ascii="TH SarabunPSK" w:hAnsi="TH SarabunPSK" w:cs="TH SarabunPSK"/>
          <w:b/>
          <w:bCs/>
          <w:sz w:val="32"/>
          <w:szCs w:val="32"/>
          <w:cs/>
        </w:rPr>
        <w:t>การบริการสร้างเสริมสุขภาพและป้องกันโรคในผู้สูงอายุ</w:t>
      </w:r>
      <w:r w:rsidR="00D32F36" w:rsidRPr="00BC7EA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67469" w:rsidRPr="00BC7EAB" w:rsidRDefault="00C12E30" w:rsidP="00882D5A">
      <w:pPr>
        <w:pStyle w:val="a3"/>
        <w:ind w:left="1134" w:firstLine="426"/>
        <w:contextualSpacing w:val="0"/>
        <w:jc w:val="both"/>
        <w:rPr>
          <w:rFonts w:ascii="TH SarabunPSK" w:hAnsi="TH SarabunPSK" w:cs="TH SarabunPSK"/>
          <w:b/>
          <w:bCs/>
          <w:sz w:val="32"/>
          <w:szCs w:val="32"/>
          <w:cs/>
          <w:lang w:val="en-AU"/>
        </w:rPr>
      </w:pPr>
      <w:r w:rsidRPr="00BC7EAB">
        <w:rPr>
          <w:rFonts w:ascii="TH SarabunPSK" w:hAnsi="TH SarabunPSK" w:cs="TH SarabunPSK"/>
          <w:b/>
          <w:bCs/>
          <w:sz w:val="32"/>
          <w:szCs w:val="32"/>
          <w:lang w:val="en-AU"/>
        </w:rPr>
        <w:t>2</w:t>
      </w:r>
      <w:r w:rsidR="00A67469" w:rsidRPr="00BC7EAB">
        <w:rPr>
          <w:rFonts w:ascii="TH SarabunPSK" w:hAnsi="TH SarabunPSK" w:cs="TH SarabunPSK"/>
          <w:b/>
          <w:bCs/>
          <w:sz w:val="32"/>
          <w:szCs w:val="32"/>
          <w:cs/>
          <w:lang w:val="en-AU"/>
        </w:rPr>
        <w:t>.2.1 แบบสรุปรายงาน</w:t>
      </w:r>
    </w:p>
    <w:tbl>
      <w:tblPr>
        <w:tblW w:w="9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4"/>
        <w:gridCol w:w="4021"/>
        <w:gridCol w:w="808"/>
        <w:gridCol w:w="708"/>
        <w:gridCol w:w="708"/>
        <w:gridCol w:w="708"/>
        <w:gridCol w:w="963"/>
        <w:gridCol w:w="1283"/>
      </w:tblGrid>
      <w:tr w:rsidR="00A67469" w:rsidRPr="00BC7EAB" w:rsidTr="0006646F">
        <w:trPr>
          <w:trHeight w:val="1104"/>
        </w:trPr>
        <w:tc>
          <w:tcPr>
            <w:tcW w:w="0" w:type="auto"/>
            <w:shd w:val="clear" w:color="auto" w:fill="D9D9D9" w:themeFill="background1" w:themeFillShade="D9"/>
          </w:tcPr>
          <w:p w:rsidR="00A67469" w:rsidRPr="00BC7EAB" w:rsidRDefault="00A67469" w:rsidP="000664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ลำ</w:t>
            </w:r>
          </w:p>
          <w:p w:rsidR="00A67469" w:rsidRPr="00BC7EAB" w:rsidRDefault="00A67469" w:rsidP="000664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ดับ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A67469" w:rsidRPr="00BC7EAB" w:rsidRDefault="00A67469" w:rsidP="0006646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รายการตัวชี้วัด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อำเภอ</w:t>
            </w:r>
          </w:p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อำเภอ</w:t>
            </w:r>
          </w:p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อำเภอ</w:t>
            </w:r>
          </w:p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รวมรวมจังหวัด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ผลงาน</w:t>
            </w:r>
          </w:p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ณ ไตรมาสที่1 (31ธ.ค.58 ) </w:t>
            </w:r>
          </w:p>
        </w:tc>
      </w:tr>
      <w:tr w:rsidR="00A67469" w:rsidRPr="00BC7EAB" w:rsidTr="00ED3185">
        <w:trPr>
          <w:trHeight w:val="367"/>
        </w:trPr>
        <w:tc>
          <w:tcPr>
            <w:tcW w:w="0" w:type="auto"/>
            <w:vMerge w:val="restart"/>
          </w:tcPr>
          <w:p w:rsidR="00A67469" w:rsidRPr="00BC7EAB" w:rsidRDefault="00A67469" w:rsidP="0006646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0" w:type="auto"/>
            <w:vMerge w:val="restart"/>
          </w:tcPr>
          <w:p w:rsidR="00A67469" w:rsidRPr="00BC7EAB" w:rsidRDefault="00A67469" w:rsidP="00D264F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sz w:val="28"/>
                <w:cs/>
              </w:rPr>
              <w:t xml:space="preserve">ร้อยละของผู้สูงอายุที่ต้องการความช่วยเหลือในการดำเนินกิจวัตรประจำวันพื้นฐาน ไม่เกินร้อยละ </w:t>
            </w:r>
            <w:r w:rsidRPr="00BC7EAB">
              <w:rPr>
                <w:rFonts w:ascii="TH SarabunPSK" w:hAnsi="TH SarabunPSK" w:cs="TH SarabunPSK"/>
                <w:sz w:val="28"/>
              </w:rPr>
              <w:t xml:space="preserve">15 </w:t>
            </w:r>
            <w:r w:rsidRPr="00BC7EAB">
              <w:rPr>
                <w:rFonts w:ascii="TH SarabunPSK" w:hAnsi="TH SarabunPSK" w:cs="TH SarabunPSK"/>
                <w:sz w:val="28"/>
                <w:cs/>
              </w:rPr>
              <w:t>ของประชากรสูงอายุ</w:t>
            </w:r>
            <w:r w:rsidRPr="00BC7EAB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BC7EAB">
              <w:rPr>
                <w:rFonts w:ascii="TH SarabunPSK" w:hAnsi="TH SarabunPSK" w:cs="TH SarabunPSK"/>
                <w:color w:val="000000"/>
                <w:sz w:val="28"/>
                <w:cs/>
              </w:rPr>
              <w:t>(กลุ่ม 2 + กลุ่ม 3)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เป้าหมาย 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67469" w:rsidRPr="00BC7EAB" w:rsidTr="00ED3185">
        <w:trPr>
          <w:trHeight w:val="365"/>
        </w:trPr>
        <w:tc>
          <w:tcPr>
            <w:tcW w:w="0" w:type="auto"/>
            <w:vMerge/>
          </w:tcPr>
          <w:p w:rsidR="00A67469" w:rsidRPr="00BC7EAB" w:rsidRDefault="00A67469" w:rsidP="0006646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vMerge/>
          </w:tcPr>
          <w:p w:rsidR="00A67469" w:rsidRPr="00BC7EAB" w:rsidRDefault="00A67469" w:rsidP="00D264F7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ผลงาน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67469" w:rsidRPr="00BC7EAB" w:rsidTr="00ED3185">
        <w:trPr>
          <w:trHeight w:val="365"/>
        </w:trPr>
        <w:tc>
          <w:tcPr>
            <w:tcW w:w="0" w:type="auto"/>
            <w:vMerge/>
            <w:tcBorders>
              <w:bottom w:val="single" w:sz="4" w:space="0" w:color="000000"/>
            </w:tcBorders>
          </w:tcPr>
          <w:p w:rsidR="00A67469" w:rsidRPr="00BC7EAB" w:rsidRDefault="00A67469" w:rsidP="0006646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/>
            </w:tcBorders>
          </w:tcPr>
          <w:p w:rsidR="00A67469" w:rsidRPr="00BC7EAB" w:rsidRDefault="00A67469" w:rsidP="00D264F7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67469" w:rsidRPr="00BC7EAB" w:rsidTr="00ED3185">
        <w:trPr>
          <w:trHeight w:val="367"/>
        </w:trPr>
        <w:tc>
          <w:tcPr>
            <w:tcW w:w="0" w:type="auto"/>
            <w:vMerge w:val="restart"/>
          </w:tcPr>
          <w:p w:rsidR="00A67469" w:rsidRPr="00BC7EAB" w:rsidRDefault="00A67469" w:rsidP="0006646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0" w:type="auto"/>
            <w:vMerge w:val="restart"/>
          </w:tcPr>
          <w:p w:rsidR="00A67469" w:rsidRPr="00BC7EAB" w:rsidRDefault="00A67469" w:rsidP="00D264F7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hAnsi="TH SarabunPSK" w:cs="TH SarabunPSK"/>
                <w:sz w:val="28"/>
                <w:cs/>
              </w:rPr>
              <w:t>ร้อยละของผู้สูงอายุได้รับการคัดกรอง/ประเมินสุขภาพทั้งทางร่างกายและจิตใจ</w:t>
            </w:r>
          </w:p>
        </w:tc>
        <w:tc>
          <w:tcPr>
            <w:tcW w:w="0" w:type="auto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0" w:type="auto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0" w:type="auto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0" w:type="auto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0" w:type="auto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0" w:type="auto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</w:tr>
      <w:tr w:rsidR="00A67469" w:rsidRPr="00BC7EAB" w:rsidTr="00ED3185">
        <w:trPr>
          <w:trHeight w:val="365"/>
        </w:trPr>
        <w:tc>
          <w:tcPr>
            <w:tcW w:w="0" w:type="auto"/>
            <w:vMerge/>
          </w:tcPr>
          <w:p w:rsidR="00A67469" w:rsidRPr="00BC7EAB" w:rsidRDefault="00A67469" w:rsidP="00D05519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vMerge/>
          </w:tcPr>
          <w:p w:rsidR="00A67469" w:rsidRPr="00BC7EAB" w:rsidRDefault="00A67469" w:rsidP="00D264F7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0" w:type="auto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ผลงาน</w:t>
            </w:r>
          </w:p>
        </w:tc>
        <w:tc>
          <w:tcPr>
            <w:tcW w:w="0" w:type="auto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67469" w:rsidRPr="00BC7EAB" w:rsidTr="00ED3185">
        <w:trPr>
          <w:trHeight w:val="365"/>
        </w:trPr>
        <w:tc>
          <w:tcPr>
            <w:tcW w:w="0" w:type="auto"/>
            <w:vMerge/>
          </w:tcPr>
          <w:p w:rsidR="00A67469" w:rsidRPr="00BC7EAB" w:rsidRDefault="00A67469" w:rsidP="00D05519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vMerge/>
          </w:tcPr>
          <w:p w:rsidR="00A67469" w:rsidRPr="00BC7EAB" w:rsidRDefault="00A67469" w:rsidP="00D264F7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0" w:type="auto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</w:p>
        </w:tc>
        <w:tc>
          <w:tcPr>
            <w:tcW w:w="0" w:type="auto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</w:tcPr>
          <w:p w:rsidR="00A67469" w:rsidRPr="00BC7EAB" w:rsidRDefault="00A67469" w:rsidP="00D264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ED3185" w:rsidRPr="00BC7EAB" w:rsidRDefault="00ED3185" w:rsidP="00842DCC">
      <w:pPr>
        <w:pStyle w:val="a3"/>
        <w:ind w:left="0"/>
        <w:jc w:val="both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06646F" w:rsidRPr="00BC7EAB" w:rsidRDefault="0006646F" w:rsidP="00842DCC">
      <w:pPr>
        <w:pStyle w:val="a3"/>
        <w:ind w:left="0"/>
        <w:jc w:val="both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A67469" w:rsidRPr="00BC7EAB" w:rsidRDefault="0006646F" w:rsidP="00882D5A">
      <w:pPr>
        <w:pStyle w:val="a3"/>
        <w:ind w:left="0" w:firstLine="1560"/>
        <w:jc w:val="both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BC7EAB">
        <w:rPr>
          <w:rFonts w:ascii="TH SarabunPSK" w:hAnsi="TH SarabunPSK" w:cs="TH SarabunPSK"/>
          <w:b/>
          <w:bCs/>
          <w:spacing w:val="-6"/>
          <w:sz w:val="32"/>
          <w:szCs w:val="32"/>
        </w:rPr>
        <w:lastRenderedPageBreak/>
        <w:t>2</w:t>
      </w:r>
      <w:r w:rsidR="00A67469" w:rsidRPr="00BC7EAB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.2.2 </w:t>
      </w:r>
      <w:r w:rsidR="00A67469" w:rsidRPr="00BC7EAB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รายละเอียด</w:t>
      </w:r>
      <w:r w:rsidR="00A67469" w:rsidRPr="00BC7EAB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รายงานการคัดกรอง/ </w:t>
      </w:r>
      <w:r w:rsidR="00842DCC" w:rsidRPr="00BC7EAB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ประเมินผู้สูงอายุ ภาพรวม</w:t>
      </w:r>
      <w:r w:rsidR="00A67469" w:rsidRPr="00BC7EAB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</w:p>
    <w:tbl>
      <w:tblPr>
        <w:tblW w:w="5120" w:type="pct"/>
        <w:tblLayout w:type="fixed"/>
        <w:tblLook w:val="04A0"/>
      </w:tblPr>
      <w:tblGrid>
        <w:gridCol w:w="3857"/>
        <w:gridCol w:w="837"/>
        <w:gridCol w:w="657"/>
        <w:gridCol w:w="710"/>
        <w:gridCol w:w="710"/>
        <w:gridCol w:w="1546"/>
        <w:gridCol w:w="1147"/>
      </w:tblGrid>
      <w:tr w:rsidR="00A67469" w:rsidRPr="00BC7EAB" w:rsidTr="00917964">
        <w:trPr>
          <w:trHeight w:val="35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เขตสุขภาพที่....................... จังหวัด..............................</w:t>
            </w:r>
          </w:p>
        </w:tc>
      </w:tr>
      <w:tr w:rsidR="00A67469" w:rsidRPr="00BC7EAB" w:rsidTr="00917964">
        <w:trPr>
          <w:trHeight w:hRule="exact" w:val="397"/>
        </w:trPr>
        <w:tc>
          <w:tcPr>
            <w:tcW w:w="2038" w:type="pct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ประเภท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(1)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(2)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เพศ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(3)</w:t>
            </w:r>
          </w:p>
        </w:tc>
        <w:tc>
          <w:tcPr>
            <w:tcW w:w="1798" w:type="pct"/>
            <w:gridSpan w:val="3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D9D9D9"/>
            <w:noWrap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การดำเนินการ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(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4)</w:t>
            </w:r>
          </w:p>
        </w:tc>
      </w:tr>
      <w:tr w:rsidR="00917964" w:rsidRPr="00BC7EAB" w:rsidTr="00917964">
        <w:trPr>
          <w:trHeight w:hRule="exact" w:val="397"/>
        </w:trPr>
        <w:tc>
          <w:tcPr>
            <w:tcW w:w="2038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2F2F2"/>
            <w:vAlign w:val="center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4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47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ชาย </w:t>
            </w:r>
          </w:p>
        </w:tc>
        <w:tc>
          <w:tcPr>
            <w:tcW w:w="375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/>
            <w:noWrap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หญิง</w:t>
            </w:r>
          </w:p>
        </w:tc>
        <w:tc>
          <w:tcPr>
            <w:tcW w:w="375" w:type="pct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ปกติ</w:t>
            </w:r>
          </w:p>
        </w:tc>
        <w:tc>
          <w:tcPr>
            <w:tcW w:w="1423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BFBFBF"/>
            <w:noWrap/>
            <w:vAlign w:val="center"/>
            <w:hideMark/>
          </w:tcPr>
          <w:p w:rsidR="00A67469" w:rsidRPr="00BC7EAB" w:rsidRDefault="00A67469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กลุ่มเสี่ยง/ไม่ปกติ</w:t>
            </w:r>
          </w:p>
        </w:tc>
      </w:tr>
      <w:tr w:rsidR="00917964" w:rsidRPr="00BC7EAB" w:rsidTr="00917964">
        <w:trPr>
          <w:trHeight w:hRule="exact" w:val="397"/>
        </w:trPr>
        <w:tc>
          <w:tcPr>
            <w:tcW w:w="2038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2F2F2"/>
            <w:vAlign w:val="center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4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4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/>
            <w:vAlign w:val="center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แนะนำ/รักษาเอง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FBFBF"/>
            <w:noWrap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ส่งต่อ</w:t>
            </w:r>
          </w:p>
        </w:tc>
      </w:tr>
      <w:tr w:rsidR="00A67469" w:rsidRPr="00BC7EAB" w:rsidTr="00BA7A17">
        <w:trPr>
          <w:trHeight w:val="479"/>
        </w:trPr>
        <w:tc>
          <w:tcPr>
            <w:tcW w:w="2038" w:type="pct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ind w:right="-45"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1. 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โรคที่เป็นปัญหาสำคัญและพบบ่อยในผู้สูงอายุ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07" w:type="pct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67469" w:rsidRPr="00BC7EAB" w:rsidTr="00BA7A17">
        <w:trPr>
          <w:trHeight w:val="479"/>
        </w:trPr>
        <w:tc>
          <w:tcPr>
            <w:tcW w:w="2038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เบาหวาน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67469" w:rsidRPr="00BC7EAB" w:rsidTr="00BA7A17">
        <w:trPr>
          <w:trHeight w:val="479"/>
        </w:trPr>
        <w:tc>
          <w:tcPr>
            <w:tcW w:w="2038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ความดันโลหิตสูง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67469" w:rsidRPr="00BC7EAB" w:rsidTr="00BA7A17">
        <w:trPr>
          <w:trHeight w:val="479"/>
        </w:trPr>
        <w:tc>
          <w:tcPr>
            <w:tcW w:w="2038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ความเสี่ยงโรคหัวใจและหลอดเลือดสมอง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67469" w:rsidRPr="00BC7EAB" w:rsidTr="00BA7A17">
        <w:trPr>
          <w:trHeight w:val="479"/>
        </w:trPr>
        <w:tc>
          <w:tcPr>
            <w:tcW w:w="2038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สุขภาพช่องปาก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67469" w:rsidRPr="00BC7EAB" w:rsidTr="00BA7A17">
        <w:trPr>
          <w:trHeight w:val="479"/>
        </w:trPr>
        <w:tc>
          <w:tcPr>
            <w:tcW w:w="2038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ind w:left="284"/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• </w:t>
            </w: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พฤติกรรมเสี่ยงต่อสุขภาพช่องปาก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67469" w:rsidRPr="00BC7EAB" w:rsidTr="00BA7A17">
        <w:trPr>
          <w:trHeight w:val="479"/>
        </w:trPr>
        <w:tc>
          <w:tcPr>
            <w:tcW w:w="2038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469" w:rsidRPr="00BC7EAB" w:rsidRDefault="00A67469" w:rsidP="00BA7A17">
            <w:pPr>
              <w:ind w:left="284"/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• </w:t>
            </w: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เนื้อเยื่อในช่องปาก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67469" w:rsidRPr="00BC7EAB" w:rsidTr="00BA7A17">
        <w:trPr>
          <w:trHeight w:val="479"/>
        </w:trPr>
        <w:tc>
          <w:tcPr>
            <w:tcW w:w="2038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469" w:rsidRPr="00BC7EAB" w:rsidRDefault="00A67469" w:rsidP="00BA7A17">
            <w:pPr>
              <w:ind w:left="284"/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• </w:t>
            </w: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เหงือกและอวัยวะปริทันต์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67469" w:rsidRPr="00BC7EAB" w:rsidTr="00BA7A17">
        <w:trPr>
          <w:trHeight w:val="479"/>
        </w:trPr>
        <w:tc>
          <w:tcPr>
            <w:tcW w:w="2038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469" w:rsidRPr="00BC7EAB" w:rsidRDefault="00A67469" w:rsidP="00BA7A17">
            <w:pPr>
              <w:ind w:left="284"/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• </w:t>
            </w: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ฟันผุ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67469" w:rsidRPr="00BC7EAB" w:rsidTr="00BA7A17">
        <w:trPr>
          <w:trHeight w:val="479"/>
        </w:trPr>
        <w:tc>
          <w:tcPr>
            <w:tcW w:w="2038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469" w:rsidRPr="00BC7EAB" w:rsidRDefault="00A67469" w:rsidP="00BA7A17">
            <w:pPr>
              <w:ind w:left="284"/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• </w:t>
            </w: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ปัญหาการเคี้ยวอาหาร/การกลืน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67469" w:rsidRPr="00BC7EAB" w:rsidTr="00BA7A17">
        <w:trPr>
          <w:trHeight w:val="479"/>
        </w:trPr>
        <w:tc>
          <w:tcPr>
            <w:tcW w:w="2038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469" w:rsidRPr="00BC7EAB" w:rsidRDefault="00A67469" w:rsidP="00BA7A17">
            <w:pPr>
              <w:ind w:left="284"/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• </w:t>
            </w: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ฟันเทียม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67469" w:rsidRPr="00BC7EAB" w:rsidTr="00BA7A17">
        <w:trPr>
          <w:trHeight w:val="479"/>
        </w:trPr>
        <w:tc>
          <w:tcPr>
            <w:tcW w:w="2038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สุขภาวะทางตา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67469" w:rsidRPr="00BC7EAB" w:rsidTr="00BA7A17">
        <w:trPr>
          <w:trHeight w:val="479"/>
        </w:trPr>
        <w:tc>
          <w:tcPr>
            <w:tcW w:w="2038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469" w:rsidRPr="00BC7EAB" w:rsidRDefault="00A67469" w:rsidP="00BA7A17">
            <w:pPr>
              <w:ind w:left="284"/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• </w:t>
            </w: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สายตาระยะไกล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67469" w:rsidRPr="00BC7EAB" w:rsidTr="00BA7A17">
        <w:trPr>
          <w:trHeight w:val="479"/>
        </w:trPr>
        <w:tc>
          <w:tcPr>
            <w:tcW w:w="2038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469" w:rsidRPr="00BC7EAB" w:rsidRDefault="00A67469" w:rsidP="00BA7A17">
            <w:pPr>
              <w:ind w:left="284"/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• </w:t>
            </w: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สายตาระยะใกล้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67469" w:rsidRPr="00BC7EAB" w:rsidTr="00BA7A17">
        <w:trPr>
          <w:trHeight w:val="479"/>
        </w:trPr>
        <w:tc>
          <w:tcPr>
            <w:tcW w:w="2038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469" w:rsidRPr="00BC7EAB" w:rsidRDefault="00A67469" w:rsidP="00BA7A17">
            <w:pPr>
              <w:ind w:left="284"/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• </w:t>
            </w: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ความเสี่ยงต้อกระจก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67469" w:rsidRPr="00BC7EAB" w:rsidTr="00BA7A17">
        <w:trPr>
          <w:trHeight w:val="479"/>
        </w:trPr>
        <w:tc>
          <w:tcPr>
            <w:tcW w:w="2038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469" w:rsidRPr="00BC7EAB" w:rsidRDefault="00A67469" w:rsidP="00BA7A17">
            <w:pPr>
              <w:ind w:left="284"/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• </w:t>
            </w: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ความเสี่ยงต้อหิน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67469" w:rsidRPr="00BC7EAB" w:rsidTr="00BA7A17">
        <w:trPr>
          <w:trHeight w:val="479"/>
        </w:trPr>
        <w:tc>
          <w:tcPr>
            <w:tcW w:w="203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67469" w:rsidRPr="00BC7EAB" w:rsidRDefault="00A67469" w:rsidP="00BA7A17">
            <w:pPr>
              <w:ind w:left="284"/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• </w:t>
            </w: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ความเสี่ยงโรคจอตาเสื่อมจากอายุ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67469" w:rsidRPr="00BC7EAB" w:rsidTr="00917964">
        <w:trPr>
          <w:trHeight w:hRule="exact" w:val="490"/>
        </w:trPr>
        <w:tc>
          <w:tcPr>
            <w:tcW w:w="2038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2. 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กลุ่ม 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Geriatric syndromes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A67469" w:rsidRPr="00BC7EAB" w:rsidTr="00917964">
        <w:trPr>
          <w:trHeight w:hRule="exact" w:val="490"/>
        </w:trPr>
        <w:tc>
          <w:tcPr>
            <w:tcW w:w="2038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สมรรถภาพสมอง (ภาวะสมองเสื่อม)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A67469" w:rsidRPr="00BC7EAB" w:rsidTr="00917964">
        <w:trPr>
          <w:trHeight w:hRule="exact" w:val="490"/>
        </w:trPr>
        <w:tc>
          <w:tcPr>
            <w:tcW w:w="2038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ภาวะซึมเศร้า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A67469" w:rsidRPr="00BC7EAB" w:rsidTr="00917964">
        <w:trPr>
          <w:trHeight w:hRule="exact" w:val="490"/>
        </w:trPr>
        <w:tc>
          <w:tcPr>
            <w:tcW w:w="2038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ข้อเข่าเสื่อม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A67469" w:rsidRPr="00BC7EAB" w:rsidTr="00917964">
        <w:trPr>
          <w:trHeight w:hRule="exact" w:val="490"/>
        </w:trPr>
        <w:tc>
          <w:tcPr>
            <w:tcW w:w="2038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ภาวะหกล้ม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A67469" w:rsidRPr="00BC7EAB" w:rsidTr="00917964">
        <w:trPr>
          <w:trHeight w:hRule="exact" w:val="490"/>
        </w:trPr>
        <w:tc>
          <w:tcPr>
            <w:tcW w:w="2038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การกลั้นปัสสาวะ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A67469" w:rsidRPr="00BC7EAB" w:rsidTr="00917964">
        <w:trPr>
          <w:trHeight w:hRule="exact" w:val="490"/>
        </w:trPr>
        <w:tc>
          <w:tcPr>
            <w:tcW w:w="2038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ภาวะโภชนาการ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A67469" w:rsidRPr="00BC7EAB" w:rsidTr="00917964">
        <w:trPr>
          <w:trHeight w:hRule="exact" w:val="490"/>
        </w:trPr>
        <w:tc>
          <w:tcPr>
            <w:tcW w:w="203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ปัญหาการนอน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</w:tbl>
    <w:p w:rsidR="00A67469" w:rsidRPr="00BC7EAB" w:rsidRDefault="00A67469" w:rsidP="00C12E30">
      <w:pPr>
        <w:pStyle w:val="a3"/>
        <w:numPr>
          <w:ilvl w:val="0"/>
          <w:numId w:val="22"/>
        </w:numPr>
        <w:jc w:val="both"/>
        <w:rPr>
          <w:rFonts w:ascii="TH SarabunPSK" w:hAnsi="TH SarabunPSK" w:cs="TH SarabunPSK"/>
          <w:b/>
          <w:bCs/>
          <w:spacing w:val="-6"/>
          <w:sz w:val="28"/>
          <w:cs/>
        </w:rPr>
        <w:sectPr w:rsidR="00A67469" w:rsidRPr="00BC7EAB" w:rsidSect="00BA7A17">
          <w:headerReference w:type="default" r:id="rId8"/>
          <w:headerReference w:type="first" r:id="rId9"/>
          <w:pgSz w:w="11906" w:h="16838"/>
          <w:pgMar w:top="1418" w:right="1440" w:bottom="851" w:left="1440" w:header="567" w:footer="601" w:gutter="0"/>
          <w:pgNumType w:start="1"/>
          <w:cols w:space="708"/>
          <w:titlePg/>
          <w:docGrid w:linePitch="381"/>
        </w:sectPr>
      </w:pPr>
    </w:p>
    <w:p w:rsidR="00A67469" w:rsidRPr="00BC7EAB" w:rsidRDefault="0030730B" w:rsidP="002E041D">
      <w:pPr>
        <w:jc w:val="both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BC7EAB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lastRenderedPageBreak/>
        <w:t xml:space="preserve">2.2.3  </w:t>
      </w:r>
      <w:r w:rsidR="00A67469" w:rsidRPr="00BC7EAB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รายละเอียดผลการดำเนินงาน</w:t>
      </w:r>
    </w:p>
    <w:p w:rsidR="00A67469" w:rsidRPr="00BC7EAB" w:rsidRDefault="002E041D" w:rsidP="002E041D">
      <w:pPr>
        <w:pStyle w:val="a3"/>
        <w:ind w:left="0" w:firstLine="720"/>
        <w:jc w:val="both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BC7EAB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2.2.3.1</w:t>
      </w:r>
      <w:r w:rsidR="00A67469" w:rsidRPr="00BC7EAB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สมรรถนะผู้สูงอายุ</w:t>
      </w:r>
    </w:p>
    <w:tbl>
      <w:tblPr>
        <w:tblW w:w="13916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9"/>
        <w:gridCol w:w="1276"/>
        <w:gridCol w:w="1985"/>
        <w:gridCol w:w="1842"/>
        <w:gridCol w:w="1985"/>
        <w:gridCol w:w="1842"/>
        <w:gridCol w:w="1554"/>
        <w:gridCol w:w="1853"/>
      </w:tblGrid>
      <w:tr w:rsidR="00A67469" w:rsidRPr="00BC7EAB" w:rsidTr="002E041D">
        <w:trPr>
          <w:trHeight w:val="279"/>
        </w:trPr>
        <w:tc>
          <w:tcPr>
            <w:tcW w:w="1579" w:type="dxa"/>
            <w:vMerge w:val="restart"/>
            <w:shd w:val="clear" w:color="auto" w:fill="D9D9D9"/>
            <w:noWrap/>
            <w:vAlign w:val="center"/>
            <w:hideMark/>
          </w:tcPr>
          <w:p w:rsidR="00A67469" w:rsidRPr="00BC7EAB" w:rsidRDefault="00522646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อำเภอ</w:t>
            </w:r>
          </w:p>
        </w:tc>
        <w:tc>
          <w:tcPr>
            <w:tcW w:w="1276" w:type="dxa"/>
            <w:vMerge w:val="restart"/>
            <w:shd w:val="clear" w:color="auto" w:fill="D9D9D9"/>
            <w:noWrap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5812" w:type="dxa"/>
            <w:gridSpan w:val="3"/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การทำกิจวัตรประจำวัน</w:t>
            </w:r>
          </w:p>
        </w:tc>
        <w:tc>
          <w:tcPr>
            <w:tcW w:w="5249" w:type="dxa"/>
            <w:gridSpan w:val="3"/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การดูแลระยะยาว</w:t>
            </w:r>
          </w:p>
        </w:tc>
      </w:tr>
      <w:tr w:rsidR="00A67469" w:rsidRPr="00BC7EAB" w:rsidTr="002E041D">
        <w:trPr>
          <w:trHeight w:val="343"/>
        </w:trPr>
        <w:tc>
          <w:tcPr>
            <w:tcW w:w="1579" w:type="dxa"/>
            <w:vMerge/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D9D9D9"/>
            <w:noWrap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กลุ่ม 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842" w:type="dxa"/>
            <w:shd w:val="clear" w:color="auto" w:fill="D9D9D9"/>
            <w:noWrap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กลุ่ม 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985" w:type="dxa"/>
            <w:shd w:val="clear" w:color="auto" w:fill="D9D9D9"/>
            <w:noWrap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กลุ่ม 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842" w:type="dxa"/>
            <w:shd w:val="clear" w:color="auto" w:fill="D9D9D9"/>
            <w:noWrap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ไม่ต้องดูแลระยะยาว</w:t>
            </w:r>
          </w:p>
        </w:tc>
        <w:tc>
          <w:tcPr>
            <w:tcW w:w="1554" w:type="dxa"/>
            <w:shd w:val="clear" w:color="auto" w:fill="D9D9D9"/>
            <w:noWrap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ต้องเฝ้าระวัง</w:t>
            </w:r>
          </w:p>
        </w:tc>
        <w:tc>
          <w:tcPr>
            <w:tcW w:w="1853" w:type="dxa"/>
            <w:shd w:val="clear" w:color="auto" w:fill="D9D9D9"/>
            <w:noWrap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ต้องดูแลระยะยาว</w:t>
            </w:r>
          </w:p>
        </w:tc>
      </w:tr>
      <w:tr w:rsidR="00A67469" w:rsidRPr="00BC7EAB" w:rsidTr="00522646">
        <w:trPr>
          <w:trHeight w:val="504"/>
        </w:trPr>
        <w:tc>
          <w:tcPr>
            <w:tcW w:w="1579" w:type="dxa"/>
            <w:vMerge w:val="restart"/>
            <w:shd w:val="clear" w:color="auto" w:fill="auto"/>
            <w:noWrap/>
            <w:vAlign w:val="center"/>
            <w:hideMark/>
          </w:tcPr>
          <w:p w:rsidR="00A67469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อ.เมือง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A67469" w:rsidRPr="00BC7EAB" w:rsidTr="00522646">
        <w:trPr>
          <w:trHeight w:val="504"/>
        </w:trPr>
        <w:tc>
          <w:tcPr>
            <w:tcW w:w="1579" w:type="dxa"/>
            <w:vMerge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ผลงาน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67469" w:rsidRPr="00BC7EAB" w:rsidTr="00522646">
        <w:trPr>
          <w:trHeight w:val="504"/>
        </w:trPr>
        <w:tc>
          <w:tcPr>
            <w:tcW w:w="1579" w:type="dxa"/>
            <w:vMerge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67469" w:rsidRPr="00BC7EAB" w:rsidTr="00522646">
        <w:trPr>
          <w:trHeight w:val="504"/>
        </w:trPr>
        <w:tc>
          <w:tcPr>
            <w:tcW w:w="1579" w:type="dxa"/>
            <w:vMerge w:val="restart"/>
            <w:shd w:val="clear" w:color="auto" w:fill="auto"/>
            <w:noWrap/>
            <w:vAlign w:val="center"/>
            <w:hideMark/>
          </w:tcPr>
          <w:p w:rsidR="00A67469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อ.บ้านตาก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A67469" w:rsidRPr="00BC7EAB" w:rsidTr="00522646">
        <w:trPr>
          <w:trHeight w:val="504"/>
        </w:trPr>
        <w:tc>
          <w:tcPr>
            <w:tcW w:w="1579" w:type="dxa"/>
            <w:vMerge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ผลงาน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67469" w:rsidRPr="00BC7EAB" w:rsidTr="00522646">
        <w:trPr>
          <w:trHeight w:val="504"/>
        </w:trPr>
        <w:tc>
          <w:tcPr>
            <w:tcW w:w="1579" w:type="dxa"/>
            <w:vMerge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A67469" w:rsidRPr="00BC7EAB" w:rsidRDefault="00A67469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882D5A" w:rsidRPr="00BC7EAB" w:rsidTr="00882D5A">
        <w:trPr>
          <w:trHeight w:val="504"/>
        </w:trPr>
        <w:tc>
          <w:tcPr>
            <w:tcW w:w="1579" w:type="dxa"/>
            <w:vMerge w:val="restart"/>
            <w:shd w:val="clear" w:color="auto" w:fill="auto"/>
            <w:noWrap/>
            <w:vAlign w:val="center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อ.สามเงา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D5A" w:rsidRPr="00BC7EAB" w:rsidTr="00882D5A">
        <w:trPr>
          <w:trHeight w:val="504"/>
        </w:trPr>
        <w:tc>
          <w:tcPr>
            <w:tcW w:w="1579" w:type="dxa"/>
            <w:vMerge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ผลงาน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882D5A" w:rsidRPr="00BC7EAB" w:rsidTr="00882D5A">
        <w:trPr>
          <w:trHeight w:val="504"/>
        </w:trPr>
        <w:tc>
          <w:tcPr>
            <w:tcW w:w="1579" w:type="dxa"/>
            <w:vMerge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882D5A" w:rsidRPr="00BC7EAB" w:rsidTr="00882D5A">
        <w:trPr>
          <w:trHeight w:val="504"/>
        </w:trPr>
        <w:tc>
          <w:tcPr>
            <w:tcW w:w="1579" w:type="dxa"/>
            <w:vMerge w:val="restart"/>
            <w:shd w:val="clear" w:color="auto" w:fill="auto"/>
            <w:noWrap/>
            <w:vAlign w:val="center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อ.วังเจ้า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D5A" w:rsidRPr="00BC7EAB" w:rsidTr="00882D5A">
        <w:trPr>
          <w:trHeight w:val="504"/>
        </w:trPr>
        <w:tc>
          <w:tcPr>
            <w:tcW w:w="1579" w:type="dxa"/>
            <w:vMerge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ผลงาน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882D5A" w:rsidRPr="00BC7EAB" w:rsidTr="00882D5A">
        <w:trPr>
          <w:trHeight w:val="504"/>
        </w:trPr>
        <w:tc>
          <w:tcPr>
            <w:tcW w:w="1579" w:type="dxa"/>
            <w:vMerge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</w:tbl>
    <w:p w:rsidR="000300A3" w:rsidRPr="00BC7EAB" w:rsidRDefault="000300A3" w:rsidP="000300A3">
      <w:pPr>
        <w:pStyle w:val="a3"/>
        <w:ind w:left="0"/>
        <w:jc w:val="both"/>
        <w:rPr>
          <w:rFonts w:ascii="TH SarabunPSK" w:hAnsi="TH SarabunPSK" w:cs="TH SarabunPSK"/>
          <w:b/>
          <w:bCs/>
          <w:spacing w:val="-6"/>
          <w:sz w:val="28"/>
        </w:rPr>
      </w:pPr>
    </w:p>
    <w:p w:rsidR="000300A3" w:rsidRPr="00BC7EAB" w:rsidRDefault="000300A3" w:rsidP="000300A3">
      <w:pPr>
        <w:pStyle w:val="a3"/>
        <w:ind w:left="0"/>
        <w:jc w:val="both"/>
        <w:rPr>
          <w:rFonts w:ascii="TH SarabunPSK" w:hAnsi="TH SarabunPSK" w:cs="TH SarabunPSK"/>
          <w:b/>
          <w:bCs/>
          <w:spacing w:val="-6"/>
          <w:sz w:val="28"/>
        </w:rPr>
      </w:pPr>
    </w:p>
    <w:p w:rsidR="000300A3" w:rsidRPr="00BC7EAB" w:rsidRDefault="000300A3" w:rsidP="000300A3">
      <w:pPr>
        <w:pStyle w:val="a3"/>
        <w:ind w:left="0"/>
        <w:jc w:val="both"/>
        <w:rPr>
          <w:rFonts w:ascii="TH SarabunPSK" w:hAnsi="TH SarabunPSK" w:cs="TH SarabunPSK"/>
          <w:b/>
          <w:bCs/>
          <w:spacing w:val="-6"/>
          <w:sz w:val="28"/>
        </w:rPr>
      </w:pPr>
    </w:p>
    <w:p w:rsidR="000300A3" w:rsidRPr="00BC7EAB" w:rsidRDefault="000300A3" w:rsidP="000300A3">
      <w:pPr>
        <w:pStyle w:val="a3"/>
        <w:ind w:left="0"/>
        <w:jc w:val="both"/>
        <w:rPr>
          <w:rFonts w:ascii="TH SarabunPSK" w:hAnsi="TH SarabunPSK" w:cs="TH SarabunPSK"/>
          <w:b/>
          <w:bCs/>
          <w:spacing w:val="-6"/>
          <w:sz w:val="28"/>
        </w:rPr>
      </w:pPr>
    </w:p>
    <w:tbl>
      <w:tblPr>
        <w:tblW w:w="13916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9"/>
        <w:gridCol w:w="1276"/>
        <w:gridCol w:w="1985"/>
        <w:gridCol w:w="1842"/>
        <w:gridCol w:w="1985"/>
        <w:gridCol w:w="1842"/>
        <w:gridCol w:w="1554"/>
        <w:gridCol w:w="1853"/>
      </w:tblGrid>
      <w:tr w:rsidR="00882D5A" w:rsidRPr="00BC7EAB" w:rsidTr="00882D5A">
        <w:trPr>
          <w:trHeight w:val="279"/>
        </w:trPr>
        <w:tc>
          <w:tcPr>
            <w:tcW w:w="1579" w:type="dxa"/>
            <w:vMerge w:val="restart"/>
            <w:shd w:val="clear" w:color="auto" w:fill="D9D9D9"/>
            <w:noWrap/>
            <w:vAlign w:val="center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lastRenderedPageBreak/>
              <w:t>อำเภอ</w:t>
            </w:r>
          </w:p>
        </w:tc>
        <w:tc>
          <w:tcPr>
            <w:tcW w:w="1276" w:type="dxa"/>
            <w:vMerge w:val="restart"/>
            <w:shd w:val="clear" w:color="auto" w:fill="D9D9D9"/>
            <w:noWrap/>
            <w:vAlign w:val="center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5812" w:type="dxa"/>
            <w:gridSpan w:val="3"/>
            <w:shd w:val="clear" w:color="auto" w:fill="D9D9D9"/>
            <w:vAlign w:val="center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การทำกิจวัตรประจำวัน</w:t>
            </w:r>
          </w:p>
        </w:tc>
        <w:tc>
          <w:tcPr>
            <w:tcW w:w="5249" w:type="dxa"/>
            <w:gridSpan w:val="3"/>
            <w:shd w:val="clear" w:color="auto" w:fill="D9D9D9"/>
            <w:vAlign w:val="center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การดูแลระยะยาว</w:t>
            </w:r>
          </w:p>
        </w:tc>
      </w:tr>
      <w:tr w:rsidR="00882D5A" w:rsidRPr="00BC7EAB" w:rsidTr="00882D5A">
        <w:trPr>
          <w:trHeight w:val="343"/>
        </w:trPr>
        <w:tc>
          <w:tcPr>
            <w:tcW w:w="1579" w:type="dxa"/>
            <w:vMerge/>
            <w:shd w:val="clear" w:color="auto" w:fill="D9D9D9"/>
            <w:vAlign w:val="center"/>
            <w:hideMark/>
          </w:tcPr>
          <w:p w:rsidR="00882D5A" w:rsidRPr="00BC7EAB" w:rsidRDefault="00882D5A" w:rsidP="00882D5A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882D5A" w:rsidRPr="00BC7EAB" w:rsidRDefault="00882D5A" w:rsidP="00882D5A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D9D9D9"/>
            <w:noWrap/>
            <w:vAlign w:val="center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กลุ่ม 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842" w:type="dxa"/>
            <w:shd w:val="clear" w:color="auto" w:fill="D9D9D9"/>
            <w:noWrap/>
            <w:vAlign w:val="center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กลุ่ม 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985" w:type="dxa"/>
            <w:shd w:val="clear" w:color="auto" w:fill="D9D9D9"/>
            <w:noWrap/>
            <w:vAlign w:val="center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กลุ่ม 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842" w:type="dxa"/>
            <w:shd w:val="clear" w:color="auto" w:fill="D9D9D9"/>
            <w:noWrap/>
            <w:vAlign w:val="center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ไม่ต้องดูแลระยะยาว</w:t>
            </w:r>
          </w:p>
        </w:tc>
        <w:tc>
          <w:tcPr>
            <w:tcW w:w="1554" w:type="dxa"/>
            <w:shd w:val="clear" w:color="auto" w:fill="D9D9D9"/>
            <w:noWrap/>
            <w:vAlign w:val="center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ต้องเฝ้าระวัง</w:t>
            </w:r>
          </w:p>
        </w:tc>
        <w:tc>
          <w:tcPr>
            <w:tcW w:w="1853" w:type="dxa"/>
            <w:shd w:val="clear" w:color="auto" w:fill="D9D9D9"/>
            <w:noWrap/>
            <w:vAlign w:val="center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ต้องดูแลระยะยาว</w:t>
            </w:r>
          </w:p>
        </w:tc>
      </w:tr>
      <w:tr w:rsidR="00882D5A" w:rsidRPr="00BC7EAB" w:rsidTr="00882D5A">
        <w:trPr>
          <w:trHeight w:val="504"/>
        </w:trPr>
        <w:tc>
          <w:tcPr>
            <w:tcW w:w="1579" w:type="dxa"/>
            <w:vMerge w:val="restart"/>
            <w:shd w:val="clear" w:color="auto" w:fill="auto"/>
            <w:noWrap/>
            <w:vAlign w:val="center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อ.แม่สอด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D5A" w:rsidRPr="00BC7EAB" w:rsidTr="00882D5A">
        <w:trPr>
          <w:trHeight w:val="504"/>
        </w:trPr>
        <w:tc>
          <w:tcPr>
            <w:tcW w:w="1579" w:type="dxa"/>
            <w:vMerge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ผลงาน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882D5A" w:rsidRPr="00BC7EAB" w:rsidTr="00882D5A">
        <w:trPr>
          <w:trHeight w:val="504"/>
        </w:trPr>
        <w:tc>
          <w:tcPr>
            <w:tcW w:w="1579" w:type="dxa"/>
            <w:vMerge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882D5A" w:rsidRPr="00BC7EAB" w:rsidTr="00882D5A">
        <w:trPr>
          <w:trHeight w:val="504"/>
        </w:trPr>
        <w:tc>
          <w:tcPr>
            <w:tcW w:w="1579" w:type="dxa"/>
            <w:vMerge w:val="restart"/>
            <w:shd w:val="clear" w:color="auto" w:fill="auto"/>
            <w:noWrap/>
            <w:vAlign w:val="center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อ.แม่ระมาด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D5A" w:rsidRPr="00BC7EAB" w:rsidTr="00882D5A">
        <w:trPr>
          <w:trHeight w:val="504"/>
        </w:trPr>
        <w:tc>
          <w:tcPr>
            <w:tcW w:w="1579" w:type="dxa"/>
            <w:vMerge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ผลงาน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882D5A" w:rsidRPr="00BC7EAB" w:rsidTr="00882D5A">
        <w:trPr>
          <w:trHeight w:val="504"/>
        </w:trPr>
        <w:tc>
          <w:tcPr>
            <w:tcW w:w="1579" w:type="dxa"/>
            <w:vMerge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882D5A" w:rsidRPr="00BC7EAB" w:rsidTr="00882D5A">
        <w:trPr>
          <w:trHeight w:val="504"/>
        </w:trPr>
        <w:tc>
          <w:tcPr>
            <w:tcW w:w="1579" w:type="dxa"/>
            <w:vMerge w:val="restart"/>
            <w:shd w:val="clear" w:color="auto" w:fill="auto"/>
            <w:noWrap/>
            <w:vAlign w:val="center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อ.ท่าสองยาง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D5A" w:rsidRPr="00BC7EAB" w:rsidTr="00882D5A">
        <w:trPr>
          <w:trHeight w:val="504"/>
        </w:trPr>
        <w:tc>
          <w:tcPr>
            <w:tcW w:w="1579" w:type="dxa"/>
            <w:vMerge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ผลงาน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882D5A" w:rsidRPr="00BC7EAB" w:rsidTr="00882D5A">
        <w:trPr>
          <w:trHeight w:val="504"/>
        </w:trPr>
        <w:tc>
          <w:tcPr>
            <w:tcW w:w="1579" w:type="dxa"/>
            <w:vMerge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882D5A" w:rsidRPr="00BC7EAB" w:rsidTr="00882D5A">
        <w:trPr>
          <w:trHeight w:val="504"/>
        </w:trPr>
        <w:tc>
          <w:tcPr>
            <w:tcW w:w="1579" w:type="dxa"/>
            <w:vMerge w:val="restart"/>
            <w:shd w:val="clear" w:color="auto" w:fill="auto"/>
            <w:noWrap/>
            <w:vAlign w:val="center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อ.พบพระ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D5A" w:rsidRPr="00BC7EAB" w:rsidTr="00882D5A">
        <w:trPr>
          <w:trHeight w:val="504"/>
        </w:trPr>
        <w:tc>
          <w:tcPr>
            <w:tcW w:w="1579" w:type="dxa"/>
            <w:vMerge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ผลงาน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882D5A" w:rsidRPr="00BC7EAB" w:rsidTr="00882D5A">
        <w:trPr>
          <w:trHeight w:val="504"/>
        </w:trPr>
        <w:tc>
          <w:tcPr>
            <w:tcW w:w="1579" w:type="dxa"/>
            <w:vMerge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882D5A" w:rsidRPr="00BC7EAB" w:rsidTr="00882D5A">
        <w:trPr>
          <w:trHeight w:val="504"/>
        </w:trPr>
        <w:tc>
          <w:tcPr>
            <w:tcW w:w="1579" w:type="dxa"/>
            <w:vMerge w:val="restart"/>
            <w:shd w:val="clear" w:color="auto" w:fill="auto"/>
            <w:noWrap/>
            <w:vAlign w:val="center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อ.อุ้มผาง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82D5A" w:rsidRPr="00BC7EAB" w:rsidTr="00882D5A">
        <w:trPr>
          <w:trHeight w:val="504"/>
        </w:trPr>
        <w:tc>
          <w:tcPr>
            <w:tcW w:w="1579" w:type="dxa"/>
            <w:vMerge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ผลงาน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882D5A" w:rsidRPr="00BC7EAB" w:rsidTr="00882D5A">
        <w:trPr>
          <w:trHeight w:val="504"/>
        </w:trPr>
        <w:tc>
          <w:tcPr>
            <w:tcW w:w="1579" w:type="dxa"/>
            <w:vMerge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53" w:type="dxa"/>
            <w:shd w:val="clear" w:color="auto" w:fill="auto"/>
            <w:noWrap/>
            <w:vAlign w:val="bottom"/>
            <w:hideMark/>
          </w:tcPr>
          <w:p w:rsidR="00882D5A" w:rsidRPr="00BC7EAB" w:rsidRDefault="00882D5A" w:rsidP="00882D5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</w:tbl>
    <w:p w:rsidR="000300A3" w:rsidRPr="00BC7EAB" w:rsidRDefault="000300A3" w:rsidP="000300A3">
      <w:pPr>
        <w:pStyle w:val="a3"/>
        <w:ind w:left="0"/>
        <w:jc w:val="both"/>
        <w:rPr>
          <w:rFonts w:ascii="TH SarabunPSK" w:hAnsi="TH SarabunPSK" w:cs="TH SarabunPSK"/>
          <w:b/>
          <w:bCs/>
          <w:spacing w:val="-6"/>
          <w:sz w:val="28"/>
        </w:rPr>
      </w:pPr>
    </w:p>
    <w:p w:rsidR="002E041D" w:rsidRPr="00BC7EAB" w:rsidRDefault="002E041D" w:rsidP="000300A3">
      <w:pPr>
        <w:pStyle w:val="a3"/>
        <w:ind w:left="0"/>
        <w:jc w:val="both"/>
        <w:rPr>
          <w:rFonts w:ascii="TH SarabunPSK" w:hAnsi="TH SarabunPSK" w:cs="TH SarabunPSK"/>
          <w:b/>
          <w:bCs/>
          <w:spacing w:val="-6"/>
          <w:sz w:val="28"/>
        </w:rPr>
      </w:pPr>
    </w:p>
    <w:p w:rsidR="00A67469" w:rsidRPr="00BC7EAB" w:rsidRDefault="002E041D" w:rsidP="002E041D">
      <w:pPr>
        <w:pStyle w:val="a3"/>
        <w:ind w:left="709"/>
        <w:jc w:val="both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BC7EAB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lastRenderedPageBreak/>
        <w:t xml:space="preserve">2.2.3.2  </w:t>
      </w:r>
      <w:r w:rsidR="00A67469" w:rsidRPr="00BC7EAB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โรคที่เป็นปัญหาสำคัญและพบบ่อยในผู้สูงอายุ</w:t>
      </w:r>
    </w:p>
    <w:tbl>
      <w:tblPr>
        <w:tblW w:w="150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85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A67469" w:rsidRPr="00BC7EAB" w:rsidTr="009A49E7">
        <w:trPr>
          <w:trHeight w:val="499"/>
        </w:trPr>
        <w:tc>
          <w:tcPr>
            <w:tcW w:w="993" w:type="dxa"/>
            <w:vMerge w:val="restart"/>
            <w:shd w:val="clear" w:color="auto" w:fill="D9D9D9"/>
            <w:noWrap/>
            <w:vAlign w:val="center"/>
            <w:hideMark/>
          </w:tcPr>
          <w:p w:rsidR="00A67469" w:rsidRPr="00BC7EAB" w:rsidRDefault="00522646" w:rsidP="00A6391C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อำเภอ</w:t>
            </w:r>
          </w:p>
        </w:tc>
        <w:tc>
          <w:tcPr>
            <w:tcW w:w="850" w:type="dxa"/>
            <w:vMerge w:val="restart"/>
            <w:shd w:val="clear" w:color="auto" w:fill="D9D9D9"/>
          </w:tcPr>
          <w:p w:rsidR="00A67469" w:rsidRPr="00BC7EAB" w:rsidRDefault="00A67469" w:rsidP="00D264F7">
            <w:pPr>
              <w:ind w:firstLine="249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0" w:type="dxa"/>
            <w:gridSpan w:val="3"/>
            <w:vMerge w:val="restart"/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ind w:firstLine="249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เบาหวาน</w:t>
            </w:r>
          </w:p>
        </w:tc>
        <w:tc>
          <w:tcPr>
            <w:tcW w:w="880" w:type="dxa"/>
            <w:gridSpan w:val="2"/>
            <w:vMerge w:val="restart"/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ความดันโลหิตสูง</w:t>
            </w:r>
          </w:p>
        </w:tc>
        <w:tc>
          <w:tcPr>
            <w:tcW w:w="1320" w:type="dxa"/>
            <w:gridSpan w:val="3"/>
            <w:vMerge w:val="restart"/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ความเสี่ยงโรคหัวใจและหลอดเลือดสมอง</w:t>
            </w:r>
          </w:p>
        </w:tc>
        <w:tc>
          <w:tcPr>
            <w:tcW w:w="5280" w:type="dxa"/>
            <w:gridSpan w:val="12"/>
            <w:shd w:val="clear" w:color="auto" w:fill="D9D9D9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สุขภาพช่องปาก</w:t>
            </w:r>
          </w:p>
        </w:tc>
        <w:tc>
          <w:tcPr>
            <w:tcW w:w="4400" w:type="dxa"/>
            <w:gridSpan w:val="10"/>
            <w:shd w:val="clear" w:color="auto" w:fill="D9D9D9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สุขภาวะทางตา</w:t>
            </w:r>
          </w:p>
        </w:tc>
      </w:tr>
      <w:tr w:rsidR="00A67469" w:rsidRPr="00BC7EAB" w:rsidTr="009A49E7">
        <w:trPr>
          <w:trHeight w:val="905"/>
        </w:trPr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D9D9D9"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Merge/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Merge/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Merge/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A67469" w:rsidRPr="00BC7EAB" w:rsidRDefault="00A67469" w:rsidP="00A6391C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พฤติกรรมเสี่ยงฯ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A67469" w:rsidRPr="00BC7EAB" w:rsidRDefault="00A67469" w:rsidP="00A6391C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เนื้อเยื่อในช่องปาก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A6391C" w:rsidRPr="00BC7EAB" w:rsidRDefault="00A67469" w:rsidP="00A6391C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เหงือก/อวัยวะ</w:t>
            </w:r>
          </w:p>
          <w:p w:rsidR="00A67469" w:rsidRPr="00BC7EAB" w:rsidRDefault="00A67469" w:rsidP="00A6391C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ปริทันต์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A67469" w:rsidRPr="00BC7EAB" w:rsidRDefault="00A67469" w:rsidP="00A6391C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ฟันผุ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A67469" w:rsidRPr="00BC7EAB" w:rsidRDefault="00A67469" w:rsidP="00A6391C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การเคี้ยว/กลืนอาหาร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A67469" w:rsidRPr="00BC7EAB" w:rsidRDefault="00A67469" w:rsidP="00A6391C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ฟันเทียม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A67469" w:rsidRPr="00BC7EAB" w:rsidRDefault="00A67469" w:rsidP="00A6391C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สายตาระยะไกล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A67469" w:rsidRPr="00BC7EAB" w:rsidRDefault="00A67469" w:rsidP="00A6391C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สายตาระยะใกล้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A67469" w:rsidRPr="00BC7EAB" w:rsidRDefault="00A67469" w:rsidP="00A6391C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ความเสี่ยงต้อกระจก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A6391C" w:rsidRPr="00BC7EAB" w:rsidRDefault="00A67469" w:rsidP="00A6391C">
            <w:pPr>
              <w:ind w:left="-174" w:right="-15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</w:p>
          <w:p w:rsidR="00A67469" w:rsidRPr="00BC7EAB" w:rsidRDefault="00A67469" w:rsidP="00A6391C">
            <w:pPr>
              <w:ind w:left="-174" w:right="-15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ต้อหิน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A67469" w:rsidRPr="00BC7EAB" w:rsidRDefault="00A67469" w:rsidP="00A6391C">
            <w:pPr>
              <w:ind w:left="-62" w:right="-12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ความเสี่ยงโรคจอตาเสื่อม</w:t>
            </w:r>
          </w:p>
        </w:tc>
      </w:tr>
      <w:tr w:rsidR="00522646" w:rsidRPr="00BC7EAB" w:rsidTr="009A49E7">
        <w:trPr>
          <w:trHeight w:val="1371"/>
        </w:trPr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D9D9D9"/>
            <w:textDirection w:val="btLr"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IFG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โรคเบาหวาน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ความดันโลหิตสูง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มีความเสี่ยง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มีความเสี่ยงสูง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มีความเสี่ยงสูงมาก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เหมาะสม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ไม่เหมาะสม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ไม่จำเป็น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จำเป็น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มีปัญหา</w:t>
            </w:r>
          </w:p>
        </w:tc>
      </w:tr>
      <w:tr w:rsidR="00A6391C" w:rsidRPr="00BC7EAB" w:rsidTr="009A49E7">
        <w:trPr>
          <w:trHeight w:val="403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A6391C" w:rsidRPr="00BC7EAB" w:rsidRDefault="00A6391C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อ.</w:t>
            </w:r>
            <w:r w:rsidR="009A49E7"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เมือง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6391C" w:rsidRPr="00BC7EAB" w:rsidRDefault="00A6391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A6391C" w:rsidRPr="00BC7EAB" w:rsidTr="009A49E7">
        <w:trPr>
          <w:trHeight w:val="403"/>
        </w:trPr>
        <w:tc>
          <w:tcPr>
            <w:tcW w:w="993" w:type="dxa"/>
            <w:vMerge/>
            <w:shd w:val="clear" w:color="auto" w:fill="auto"/>
            <w:vAlign w:val="center"/>
            <w:hideMark/>
          </w:tcPr>
          <w:p w:rsidR="00A6391C" w:rsidRPr="00BC7EAB" w:rsidRDefault="00A6391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A6391C" w:rsidRPr="00BC7EAB" w:rsidRDefault="00A6391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ผลงาน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A6391C" w:rsidRPr="00BC7EAB" w:rsidTr="009A49E7">
        <w:trPr>
          <w:trHeight w:val="403"/>
        </w:trPr>
        <w:tc>
          <w:tcPr>
            <w:tcW w:w="993" w:type="dxa"/>
            <w:vMerge/>
            <w:shd w:val="clear" w:color="auto" w:fill="auto"/>
            <w:vAlign w:val="center"/>
            <w:hideMark/>
          </w:tcPr>
          <w:p w:rsidR="00A6391C" w:rsidRPr="00BC7EAB" w:rsidRDefault="00A6391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A6391C" w:rsidRPr="00BC7EAB" w:rsidRDefault="00A6391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A6391C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A6391C" w:rsidRPr="00BC7EAB" w:rsidTr="009A49E7">
        <w:trPr>
          <w:trHeight w:val="403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A6391C" w:rsidRPr="00BC7EAB" w:rsidRDefault="00A6391C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อ.</w:t>
            </w:r>
            <w:r w:rsidR="009A49E7"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บ้านตาก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6391C" w:rsidRPr="00BC7EAB" w:rsidRDefault="00A6391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A6391C" w:rsidRPr="00BC7EAB" w:rsidTr="009A49E7">
        <w:trPr>
          <w:trHeight w:val="403"/>
        </w:trPr>
        <w:tc>
          <w:tcPr>
            <w:tcW w:w="993" w:type="dxa"/>
            <w:vMerge/>
            <w:shd w:val="clear" w:color="auto" w:fill="auto"/>
            <w:vAlign w:val="center"/>
            <w:hideMark/>
          </w:tcPr>
          <w:p w:rsidR="00A6391C" w:rsidRPr="00BC7EAB" w:rsidRDefault="00A6391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A6391C" w:rsidRPr="00BC7EAB" w:rsidRDefault="00A6391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ผลงาน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A6391C" w:rsidRPr="00BC7EAB" w:rsidTr="009A49E7">
        <w:trPr>
          <w:trHeight w:val="403"/>
        </w:trPr>
        <w:tc>
          <w:tcPr>
            <w:tcW w:w="993" w:type="dxa"/>
            <w:vMerge/>
            <w:shd w:val="clear" w:color="auto" w:fill="auto"/>
            <w:vAlign w:val="center"/>
            <w:hideMark/>
          </w:tcPr>
          <w:p w:rsidR="00A6391C" w:rsidRPr="00BC7EAB" w:rsidRDefault="00A6391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A6391C" w:rsidRPr="00BC7EAB" w:rsidRDefault="00A6391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A6391C" w:rsidRPr="00BC7EAB" w:rsidTr="009A49E7">
        <w:trPr>
          <w:trHeight w:val="403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A6391C" w:rsidRPr="00BC7EAB" w:rsidRDefault="00A6391C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อ.</w:t>
            </w:r>
            <w:r w:rsidR="009A49E7"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สามเงา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6391C" w:rsidRPr="00BC7EAB" w:rsidRDefault="00A6391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A6391C" w:rsidRPr="00BC7EAB" w:rsidTr="009A49E7">
        <w:trPr>
          <w:trHeight w:val="403"/>
        </w:trPr>
        <w:tc>
          <w:tcPr>
            <w:tcW w:w="993" w:type="dxa"/>
            <w:vMerge/>
            <w:shd w:val="clear" w:color="auto" w:fill="auto"/>
            <w:vAlign w:val="center"/>
            <w:hideMark/>
          </w:tcPr>
          <w:p w:rsidR="00A6391C" w:rsidRPr="00BC7EAB" w:rsidRDefault="00A6391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A6391C" w:rsidRPr="00BC7EAB" w:rsidRDefault="00A6391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ผลงาน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A6391C" w:rsidRPr="00BC7EAB" w:rsidTr="009A49E7">
        <w:trPr>
          <w:trHeight w:val="403"/>
        </w:trPr>
        <w:tc>
          <w:tcPr>
            <w:tcW w:w="993" w:type="dxa"/>
            <w:vMerge/>
            <w:shd w:val="clear" w:color="auto" w:fill="auto"/>
            <w:vAlign w:val="center"/>
            <w:hideMark/>
          </w:tcPr>
          <w:p w:rsidR="00A6391C" w:rsidRPr="00BC7EAB" w:rsidRDefault="00A6391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A6391C" w:rsidRPr="00BC7EAB" w:rsidRDefault="00A6391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A6391C" w:rsidRPr="00BC7EAB" w:rsidTr="009A49E7">
        <w:trPr>
          <w:trHeight w:val="403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A6391C" w:rsidRPr="00BC7EAB" w:rsidRDefault="00A6391C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อ.</w:t>
            </w:r>
            <w:r w:rsidR="009A49E7"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วังเจ้า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6391C" w:rsidRPr="00BC7EAB" w:rsidRDefault="00A6391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A6391C" w:rsidRPr="00BC7EAB" w:rsidTr="009A49E7">
        <w:trPr>
          <w:trHeight w:val="403"/>
        </w:trPr>
        <w:tc>
          <w:tcPr>
            <w:tcW w:w="993" w:type="dxa"/>
            <w:vMerge/>
            <w:shd w:val="clear" w:color="auto" w:fill="auto"/>
            <w:vAlign w:val="center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A6391C" w:rsidRPr="00BC7EAB" w:rsidRDefault="00A6391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ผลงาน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A6391C" w:rsidRPr="00BC7EAB" w:rsidTr="009A49E7">
        <w:trPr>
          <w:trHeight w:val="403"/>
        </w:trPr>
        <w:tc>
          <w:tcPr>
            <w:tcW w:w="993" w:type="dxa"/>
            <w:vMerge/>
            <w:shd w:val="clear" w:color="auto" w:fill="auto"/>
            <w:vAlign w:val="center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A6391C" w:rsidRPr="00BC7EAB" w:rsidRDefault="00A6391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A6391C" w:rsidRPr="00BC7EAB" w:rsidRDefault="00A6391C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</w:tbl>
    <w:p w:rsidR="00A67469" w:rsidRPr="00BC7EAB" w:rsidRDefault="00A67469" w:rsidP="000300A3">
      <w:pPr>
        <w:pStyle w:val="a3"/>
        <w:ind w:left="405"/>
        <w:jc w:val="both"/>
        <w:rPr>
          <w:rFonts w:ascii="TH SarabunPSK" w:hAnsi="TH SarabunPSK" w:cs="TH SarabunPSK"/>
          <w:b/>
          <w:bCs/>
          <w:spacing w:val="-6"/>
          <w:sz w:val="28"/>
        </w:rPr>
      </w:pPr>
    </w:p>
    <w:p w:rsidR="00A6391C" w:rsidRPr="00BC7EAB" w:rsidRDefault="00A6391C" w:rsidP="000300A3">
      <w:pPr>
        <w:pStyle w:val="a3"/>
        <w:ind w:left="405"/>
        <w:jc w:val="both"/>
        <w:rPr>
          <w:rFonts w:ascii="TH SarabunPSK" w:hAnsi="TH SarabunPSK" w:cs="TH SarabunPSK"/>
          <w:b/>
          <w:bCs/>
          <w:spacing w:val="-6"/>
          <w:sz w:val="28"/>
        </w:rPr>
      </w:pPr>
    </w:p>
    <w:p w:rsidR="00A6391C" w:rsidRPr="00BC7EAB" w:rsidRDefault="00A6391C" w:rsidP="000300A3">
      <w:pPr>
        <w:pStyle w:val="a3"/>
        <w:ind w:left="405"/>
        <w:jc w:val="both"/>
        <w:rPr>
          <w:rFonts w:ascii="TH SarabunPSK" w:hAnsi="TH SarabunPSK" w:cs="TH SarabunPSK"/>
          <w:b/>
          <w:bCs/>
          <w:spacing w:val="-6"/>
          <w:sz w:val="28"/>
        </w:rPr>
      </w:pPr>
    </w:p>
    <w:tbl>
      <w:tblPr>
        <w:tblW w:w="150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85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9A49E7" w:rsidRPr="00BC7EAB" w:rsidTr="00BA7A17">
        <w:trPr>
          <w:trHeight w:val="499"/>
        </w:trPr>
        <w:tc>
          <w:tcPr>
            <w:tcW w:w="993" w:type="dxa"/>
            <w:vMerge w:val="restart"/>
            <w:shd w:val="clear" w:color="auto" w:fill="D9D9D9"/>
            <w:noWrap/>
            <w:vAlign w:val="center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lastRenderedPageBreak/>
              <w:t>อำเภอ</w:t>
            </w:r>
          </w:p>
        </w:tc>
        <w:tc>
          <w:tcPr>
            <w:tcW w:w="850" w:type="dxa"/>
            <w:vMerge w:val="restart"/>
            <w:shd w:val="clear" w:color="auto" w:fill="D9D9D9"/>
          </w:tcPr>
          <w:p w:rsidR="009A49E7" w:rsidRPr="00BC7EAB" w:rsidRDefault="009A49E7" w:rsidP="00BA7A17">
            <w:pPr>
              <w:ind w:firstLine="249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0" w:type="dxa"/>
            <w:gridSpan w:val="3"/>
            <w:vMerge w:val="restart"/>
            <w:shd w:val="clear" w:color="auto" w:fill="D9D9D9"/>
            <w:vAlign w:val="center"/>
            <w:hideMark/>
          </w:tcPr>
          <w:p w:rsidR="009A49E7" w:rsidRPr="00BC7EAB" w:rsidRDefault="009A49E7" w:rsidP="00BA7A17">
            <w:pPr>
              <w:ind w:firstLine="249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เบาหวาน</w:t>
            </w:r>
          </w:p>
        </w:tc>
        <w:tc>
          <w:tcPr>
            <w:tcW w:w="880" w:type="dxa"/>
            <w:gridSpan w:val="2"/>
            <w:vMerge w:val="restart"/>
            <w:shd w:val="clear" w:color="auto" w:fill="D9D9D9"/>
            <w:vAlign w:val="center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ความดันโลหิตสูง</w:t>
            </w:r>
          </w:p>
        </w:tc>
        <w:tc>
          <w:tcPr>
            <w:tcW w:w="1320" w:type="dxa"/>
            <w:gridSpan w:val="3"/>
            <w:vMerge w:val="restart"/>
            <w:shd w:val="clear" w:color="auto" w:fill="D9D9D9"/>
            <w:vAlign w:val="center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ความเสี่ยงโรคหัวใจและหลอดเลือดสมอง</w:t>
            </w:r>
          </w:p>
        </w:tc>
        <w:tc>
          <w:tcPr>
            <w:tcW w:w="5280" w:type="dxa"/>
            <w:gridSpan w:val="12"/>
            <w:shd w:val="clear" w:color="auto" w:fill="D9D9D9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สุขภาพช่องปาก</w:t>
            </w:r>
          </w:p>
        </w:tc>
        <w:tc>
          <w:tcPr>
            <w:tcW w:w="4400" w:type="dxa"/>
            <w:gridSpan w:val="10"/>
            <w:shd w:val="clear" w:color="auto" w:fill="D9D9D9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สุขภาวะทางตา</w:t>
            </w:r>
          </w:p>
        </w:tc>
      </w:tr>
      <w:tr w:rsidR="009A49E7" w:rsidRPr="00BC7EAB" w:rsidTr="00BA7A17">
        <w:trPr>
          <w:trHeight w:val="905"/>
        </w:trPr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D9D9D9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Merge/>
            <w:shd w:val="clear" w:color="auto" w:fill="D9D9D9"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Merge/>
            <w:shd w:val="clear" w:color="auto" w:fill="D9D9D9"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Merge/>
            <w:shd w:val="clear" w:color="auto" w:fill="D9D9D9"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พฤติกรรมเสี่ยงฯ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เนื้อเยื่อในช่องปาก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เหงือก/อวัยวะ</w:t>
            </w:r>
          </w:p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ปริทันต์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ฟันผุ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การเคี้ยว/กลืนอาหาร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ฟันเทียม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สายตาระยะไกล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สายตาระยะใกล้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ความเสี่ยงต้อกระจก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9A49E7" w:rsidRPr="00BC7EAB" w:rsidRDefault="009A49E7" w:rsidP="00BA7A17">
            <w:pPr>
              <w:ind w:left="-174" w:right="-15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</w:p>
          <w:p w:rsidR="009A49E7" w:rsidRPr="00BC7EAB" w:rsidRDefault="009A49E7" w:rsidP="00BA7A17">
            <w:pPr>
              <w:ind w:left="-174" w:right="-15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ต้อหิน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9A49E7" w:rsidRPr="00BC7EAB" w:rsidRDefault="009A49E7" w:rsidP="00BA7A17">
            <w:pPr>
              <w:ind w:left="-62" w:right="-12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ความเสี่ยงโรคจอตาเสื่อม</w:t>
            </w:r>
          </w:p>
        </w:tc>
      </w:tr>
      <w:tr w:rsidR="009A49E7" w:rsidRPr="00BC7EAB" w:rsidTr="00BA7A17">
        <w:trPr>
          <w:trHeight w:val="1371"/>
        </w:trPr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D9D9D9"/>
            <w:textDirection w:val="btLr"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IFG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โรคเบาหวาน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ความดันโลหิตสูง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มีความเสี่ยง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มีความเสี่ยงสูง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มีความเสี่ยงสูงมาก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เหมาะสม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ไม่เหมาะสม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ไม่จำเป็น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จำเป็น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มีปัญหา</w:t>
            </w:r>
          </w:p>
        </w:tc>
      </w:tr>
      <w:tr w:rsidR="009A49E7" w:rsidRPr="00BC7EAB" w:rsidTr="00BA7A17">
        <w:trPr>
          <w:trHeight w:val="403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อ.แม่สอด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A49E7" w:rsidRPr="00BC7EAB" w:rsidRDefault="009A49E7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9A49E7" w:rsidRPr="00BC7EAB" w:rsidTr="00BA7A17">
        <w:trPr>
          <w:trHeight w:val="403"/>
        </w:trPr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9A49E7" w:rsidRPr="00BC7EAB" w:rsidRDefault="009A49E7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ผลงาน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9A49E7" w:rsidRPr="00BC7EAB" w:rsidTr="00BA7A17">
        <w:trPr>
          <w:trHeight w:val="403"/>
        </w:trPr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9A49E7" w:rsidRPr="00BC7EAB" w:rsidRDefault="009A49E7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9A49E7" w:rsidRPr="00BC7EAB" w:rsidTr="00BA7A17">
        <w:trPr>
          <w:trHeight w:val="403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อ.แม่ระมาด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A49E7" w:rsidRPr="00BC7EAB" w:rsidRDefault="009A49E7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9A49E7" w:rsidRPr="00BC7EAB" w:rsidTr="00BA7A17">
        <w:trPr>
          <w:trHeight w:val="403"/>
        </w:trPr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9A49E7" w:rsidRPr="00BC7EAB" w:rsidRDefault="009A49E7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ผลงาน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9A49E7" w:rsidRPr="00BC7EAB" w:rsidTr="00BA7A17">
        <w:trPr>
          <w:trHeight w:val="403"/>
        </w:trPr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9A49E7" w:rsidRPr="00BC7EAB" w:rsidRDefault="009A49E7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9A49E7" w:rsidRPr="00BC7EAB" w:rsidTr="00BA7A17">
        <w:trPr>
          <w:trHeight w:val="403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9A49E7" w:rsidRPr="00BC7EAB" w:rsidRDefault="009A49E7" w:rsidP="00BA7A17">
            <w:pPr>
              <w:ind w:right="-108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อ.ท่าสองยาง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A49E7" w:rsidRPr="00BC7EAB" w:rsidRDefault="009A49E7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9A49E7" w:rsidRPr="00BC7EAB" w:rsidTr="00BA7A17">
        <w:trPr>
          <w:trHeight w:val="403"/>
        </w:trPr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9A49E7" w:rsidRPr="00BC7EAB" w:rsidRDefault="009A49E7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ผลงาน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9A49E7" w:rsidRPr="00BC7EAB" w:rsidTr="00BA7A17">
        <w:trPr>
          <w:trHeight w:val="403"/>
        </w:trPr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9A49E7" w:rsidRPr="00BC7EAB" w:rsidRDefault="009A49E7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9A49E7" w:rsidRPr="00BC7EAB" w:rsidTr="00BA7A17">
        <w:trPr>
          <w:trHeight w:val="403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อ.พบพระ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A49E7" w:rsidRPr="00BC7EAB" w:rsidRDefault="009A49E7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9A49E7" w:rsidRPr="00BC7EAB" w:rsidTr="00BA7A17">
        <w:trPr>
          <w:trHeight w:val="403"/>
        </w:trPr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9A49E7" w:rsidRPr="00BC7EAB" w:rsidRDefault="009A49E7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ผลงาน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9A49E7" w:rsidRPr="00BC7EAB" w:rsidTr="00BA7A17">
        <w:trPr>
          <w:trHeight w:val="403"/>
        </w:trPr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9A49E7" w:rsidRPr="00BC7EAB" w:rsidRDefault="009A49E7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</w:tbl>
    <w:p w:rsidR="009A49E7" w:rsidRPr="00BC7EAB" w:rsidRDefault="009A49E7" w:rsidP="000300A3">
      <w:pPr>
        <w:pStyle w:val="a3"/>
        <w:ind w:left="0"/>
        <w:jc w:val="left"/>
        <w:rPr>
          <w:rFonts w:ascii="TH SarabunPSK" w:hAnsi="TH SarabunPSK" w:cs="TH SarabunPSK"/>
          <w:b/>
          <w:bCs/>
          <w:spacing w:val="-6"/>
          <w:sz w:val="28"/>
        </w:rPr>
      </w:pPr>
    </w:p>
    <w:p w:rsidR="009A49E7" w:rsidRPr="00BC7EAB" w:rsidRDefault="009A49E7" w:rsidP="000300A3">
      <w:pPr>
        <w:pStyle w:val="a3"/>
        <w:ind w:left="0"/>
        <w:jc w:val="left"/>
        <w:rPr>
          <w:rFonts w:ascii="TH SarabunPSK" w:hAnsi="TH SarabunPSK" w:cs="TH SarabunPSK"/>
          <w:b/>
          <w:bCs/>
          <w:spacing w:val="-6"/>
          <w:sz w:val="28"/>
        </w:rPr>
      </w:pPr>
    </w:p>
    <w:p w:rsidR="009A49E7" w:rsidRPr="00BC7EAB" w:rsidRDefault="009A49E7" w:rsidP="000300A3">
      <w:pPr>
        <w:pStyle w:val="a3"/>
        <w:ind w:left="0"/>
        <w:jc w:val="left"/>
        <w:rPr>
          <w:rFonts w:ascii="TH SarabunPSK" w:hAnsi="TH SarabunPSK" w:cs="TH SarabunPSK"/>
          <w:b/>
          <w:bCs/>
          <w:spacing w:val="-6"/>
          <w:sz w:val="28"/>
        </w:rPr>
      </w:pPr>
    </w:p>
    <w:p w:rsidR="009A49E7" w:rsidRPr="00BC7EAB" w:rsidRDefault="009A49E7" w:rsidP="000300A3">
      <w:pPr>
        <w:pStyle w:val="a3"/>
        <w:ind w:left="0"/>
        <w:jc w:val="left"/>
        <w:rPr>
          <w:rFonts w:ascii="TH SarabunPSK" w:hAnsi="TH SarabunPSK" w:cs="TH SarabunPSK"/>
          <w:b/>
          <w:bCs/>
          <w:spacing w:val="-6"/>
          <w:sz w:val="28"/>
        </w:rPr>
      </w:pPr>
    </w:p>
    <w:tbl>
      <w:tblPr>
        <w:tblW w:w="150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85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9A49E7" w:rsidRPr="00BC7EAB" w:rsidTr="00BA7A17">
        <w:trPr>
          <w:trHeight w:val="499"/>
        </w:trPr>
        <w:tc>
          <w:tcPr>
            <w:tcW w:w="993" w:type="dxa"/>
            <w:vMerge w:val="restart"/>
            <w:shd w:val="clear" w:color="auto" w:fill="D9D9D9"/>
            <w:noWrap/>
            <w:vAlign w:val="center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lastRenderedPageBreak/>
              <w:t>อำเภอ</w:t>
            </w:r>
          </w:p>
        </w:tc>
        <w:tc>
          <w:tcPr>
            <w:tcW w:w="850" w:type="dxa"/>
            <w:vMerge w:val="restart"/>
            <w:shd w:val="clear" w:color="auto" w:fill="D9D9D9"/>
          </w:tcPr>
          <w:p w:rsidR="009A49E7" w:rsidRPr="00BC7EAB" w:rsidRDefault="009A49E7" w:rsidP="00BA7A17">
            <w:pPr>
              <w:ind w:firstLine="249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0" w:type="dxa"/>
            <w:gridSpan w:val="3"/>
            <w:vMerge w:val="restart"/>
            <w:shd w:val="clear" w:color="auto" w:fill="D9D9D9"/>
            <w:vAlign w:val="center"/>
            <w:hideMark/>
          </w:tcPr>
          <w:p w:rsidR="009A49E7" w:rsidRPr="00BC7EAB" w:rsidRDefault="009A49E7" w:rsidP="00BA7A17">
            <w:pPr>
              <w:ind w:firstLine="249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เบาหวาน</w:t>
            </w:r>
          </w:p>
        </w:tc>
        <w:tc>
          <w:tcPr>
            <w:tcW w:w="880" w:type="dxa"/>
            <w:gridSpan w:val="2"/>
            <w:vMerge w:val="restart"/>
            <w:shd w:val="clear" w:color="auto" w:fill="D9D9D9"/>
            <w:vAlign w:val="center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ความดันโลหิตสูง</w:t>
            </w:r>
          </w:p>
        </w:tc>
        <w:tc>
          <w:tcPr>
            <w:tcW w:w="1320" w:type="dxa"/>
            <w:gridSpan w:val="3"/>
            <w:vMerge w:val="restart"/>
            <w:shd w:val="clear" w:color="auto" w:fill="D9D9D9"/>
            <w:vAlign w:val="center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ความเสี่ยงโรคหัวใจและหลอดเลือดสมอง</w:t>
            </w:r>
          </w:p>
        </w:tc>
        <w:tc>
          <w:tcPr>
            <w:tcW w:w="5280" w:type="dxa"/>
            <w:gridSpan w:val="12"/>
            <w:shd w:val="clear" w:color="auto" w:fill="D9D9D9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สุขภาพช่องปาก</w:t>
            </w:r>
          </w:p>
        </w:tc>
        <w:tc>
          <w:tcPr>
            <w:tcW w:w="4400" w:type="dxa"/>
            <w:gridSpan w:val="10"/>
            <w:shd w:val="clear" w:color="auto" w:fill="D9D9D9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สุขภาวะทางตา</w:t>
            </w:r>
          </w:p>
        </w:tc>
      </w:tr>
      <w:tr w:rsidR="009A49E7" w:rsidRPr="00BC7EAB" w:rsidTr="00BA7A17">
        <w:trPr>
          <w:trHeight w:val="905"/>
        </w:trPr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D9D9D9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Merge/>
            <w:shd w:val="clear" w:color="auto" w:fill="D9D9D9"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Merge/>
            <w:shd w:val="clear" w:color="auto" w:fill="D9D9D9"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Merge/>
            <w:shd w:val="clear" w:color="auto" w:fill="D9D9D9"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พฤติกรรมเสี่ยงฯ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เนื้อเยื่อในช่องปาก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เหงือก/อวัยวะ</w:t>
            </w:r>
          </w:p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ปริทันต์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ฟันผุ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การเคี้ยว/กลืนอาหาร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ฟันเทียม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สายตาระยะไกล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สายตาระยะใกล้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ความเสี่ยงต้อกระจก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9A49E7" w:rsidRPr="00BC7EAB" w:rsidRDefault="009A49E7" w:rsidP="00BA7A17">
            <w:pPr>
              <w:ind w:left="-174" w:right="-15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</w:p>
          <w:p w:rsidR="009A49E7" w:rsidRPr="00BC7EAB" w:rsidRDefault="009A49E7" w:rsidP="00BA7A17">
            <w:pPr>
              <w:ind w:left="-174" w:right="-15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ต้อหิน</w:t>
            </w:r>
          </w:p>
        </w:tc>
        <w:tc>
          <w:tcPr>
            <w:tcW w:w="880" w:type="dxa"/>
            <w:gridSpan w:val="2"/>
            <w:shd w:val="clear" w:color="auto" w:fill="D9D9D9"/>
            <w:hideMark/>
          </w:tcPr>
          <w:p w:rsidR="009A49E7" w:rsidRPr="00BC7EAB" w:rsidRDefault="009A49E7" w:rsidP="00BA7A17">
            <w:pPr>
              <w:ind w:left="-62" w:right="-12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ความเสี่ยงโรคจอตาเสื่อม</w:t>
            </w:r>
          </w:p>
        </w:tc>
      </w:tr>
      <w:tr w:rsidR="009A49E7" w:rsidRPr="00BC7EAB" w:rsidTr="00BA7A17">
        <w:trPr>
          <w:trHeight w:val="1371"/>
        </w:trPr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D9D9D9"/>
            <w:textDirection w:val="btLr"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IFG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โรคเบาหวาน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ความดันโลหิตสูง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มีความเสี่ยง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มีความเสี่ยงสูง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มีความเสี่ยงสูงมาก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เหมาะสม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ไม่เหมาะสม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ไม่จำเป็น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จำเป็น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ไม่มีปัญหา</w:t>
            </w:r>
          </w:p>
        </w:tc>
        <w:tc>
          <w:tcPr>
            <w:tcW w:w="440" w:type="dxa"/>
            <w:shd w:val="clear" w:color="auto" w:fill="D9D9D9"/>
            <w:noWrap/>
            <w:textDirection w:val="btLr"/>
            <w:vAlign w:val="bottom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มีปัญหา</w:t>
            </w:r>
          </w:p>
        </w:tc>
      </w:tr>
      <w:tr w:rsidR="009A49E7" w:rsidRPr="00BC7EAB" w:rsidTr="00BA7A17">
        <w:trPr>
          <w:trHeight w:val="403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อ.อุ้มผาง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A49E7" w:rsidRPr="00BC7EAB" w:rsidRDefault="009A49E7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9A49E7" w:rsidRPr="00BC7EAB" w:rsidTr="00BA7A17">
        <w:trPr>
          <w:trHeight w:val="403"/>
        </w:trPr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9A49E7" w:rsidRPr="00BC7EAB" w:rsidRDefault="009A49E7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ผลงาน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9A49E7" w:rsidRPr="00BC7EAB" w:rsidTr="00BA7A17">
        <w:trPr>
          <w:trHeight w:val="403"/>
        </w:trPr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9A49E7" w:rsidRPr="00BC7EAB" w:rsidRDefault="009A49E7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9A49E7" w:rsidRPr="00BC7EAB" w:rsidTr="00BA7A17">
        <w:trPr>
          <w:trHeight w:val="403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A49E7" w:rsidRPr="00BC7EAB" w:rsidRDefault="009A49E7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9A49E7" w:rsidRPr="00BC7EAB" w:rsidTr="00BA7A17">
        <w:trPr>
          <w:trHeight w:val="403"/>
        </w:trPr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9A49E7" w:rsidRPr="00BC7EAB" w:rsidRDefault="009A49E7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ผลงาน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  <w:tr w:rsidR="009A49E7" w:rsidRPr="00BC7EAB" w:rsidTr="00BA7A17">
        <w:trPr>
          <w:trHeight w:val="403"/>
        </w:trPr>
        <w:tc>
          <w:tcPr>
            <w:tcW w:w="993" w:type="dxa"/>
            <w:vMerge/>
            <w:shd w:val="clear" w:color="auto" w:fill="auto"/>
            <w:vAlign w:val="center"/>
            <w:hideMark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9A49E7" w:rsidRPr="00BC7EAB" w:rsidRDefault="009A49E7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</w:tr>
    </w:tbl>
    <w:p w:rsidR="009A49E7" w:rsidRPr="00BC7EAB" w:rsidRDefault="009A49E7" w:rsidP="000300A3">
      <w:pPr>
        <w:pStyle w:val="a3"/>
        <w:ind w:left="0"/>
        <w:jc w:val="left"/>
        <w:rPr>
          <w:rFonts w:ascii="TH SarabunPSK" w:hAnsi="TH SarabunPSK" w:cs="TH SarabunPSK"/>
          <w:b/>
          <w:bCs/>
          <w:spacing w:val="-6"/>
          <w:sz w:val="28"/>
        </w:rPr>
      </w:pPr>
    </w:p>
    <w:p w:rsidR="009A49E7" w:rsidRPr="00BC7EAB" w:rsidRDefault="009A49E7" w:rsidP="000300A3">
      <w:pPr>
        <w:pStyle w:val="a3"/>
        <w:ind w:left="0"/>
        <w:jc w:val="left"/>
        <w:rPr>
          <w:rFonts w:ascii="TH SarabunPSK" w:hAnsi="TH SarabunPSK" w:cs="TH SarabunPSK"/>
          <w:b/>
          <w:bCs/>
          <w:spacing w:val="-6"/>
          <w:sz w:val="28"/>
        </w:rPr>
      </w:pPr>
    </w:p>
    <w:p w:rsidR="009A49E7" w:rsidRPr="00BC7EAB" w:rsidRDefault="009A49E7" w:rsidP="000300A3">
      <w:pPr>
        <w:pStyle w:val="a3"/>
        <w:ind w:left="0"/>
        <w:jc w:val="left"/>
        <w:rPr>
          <w:rFonts w:ascii="TH SarabunPSK" w:hAnsi="TH SarabunPSK" w:cs="TH SarabunPSK"/>
          <w:b/>
          <w:bCs/>
          <w:spacing w:val="-6"/>
          <w:sz w:val="28"/>
        </w:rPr>
      </w:pPr>
    </w:p>
    <w:p w:rsidR="009A49E7" w:rsidRPr="00BC7EAB" w:rsidRDefault="009A49E7" w:rsidP="000300A3">
      <w:pPr>
        <w:pStyle w:val="a3"/>
        <w:ind w:left="0"/>
        <w:jc w:val="left"/>
        <w:rPr>
          <w:rFonts w:ascii="TH SarabunPSK" w:hAnsi="TH SarabunPSK" w:cs="TH SarabunPSK"/>
          <w:b/>
          <w:bCs/>
          <w:spacing w:val="-6"/>
          <w:sz w:val="28"/>
        </w:rPr>
      </w:pPr>
    </w:p>
    <w:p w:rsidR="009A49E7" w:rsidRPr="00BC7EAB" w:rsidRDefault="009A49E7" w:rsidP="000300A3">
      <w:pPr>
        <w:pStyle w:val="a3"/>
        <w:ind w:left="0"/>
        <w:jc w:val="left"/>
        <w:rPr>
          <w:rFonts w:ascii="TH SarabunPSK" w:hAnsi="TH SarabunPSK" w:cs="TH SarabunPSK"/>
          <w:b/>
          <w:bCs/>
          <w:spacing w:val="-6"/>
          <w:sz w:val="28"/>
        </w:rPr>
      </w:pPr>
    </w:p>
    <w:p w:rsidR="009A49E7" w:rsidRPr="00BC7EAB" w:rsidRDefault="009A49E7" w:rsidP="000300A3">
      <w:pPr>
        <w:pStyle w:val="a3"/>
        <w:ind w:left="0"/>
        <w:jc w:val="left"/>
        <w:rPr>
          <w:rFonts w:ascii="TH SarabunPSK" w:hAnsi="TH SarabunPSK" w:cs="TH SarabunPSK"/>
          <w:b/>
          <w:bCs/>
          <w:spacing w:val="-6"/>
          <w:sz w:val="28"/>
        </w:rPr>
      </w:pPr>
    </w:p>
    <w:p w:rsidR="009A49E7" w:rsidRPr="00BC7EAB" w:rsidRDefault="009A49E7" w:rsidP="000300A3">
      <w:pPr>
        <w:pStyle w:val="a3"/>
        <w:ind w:left="0"/>
        <w:jc w:val="left"/>
        <w:rPr>
          <w:rFonts w:ascii="TH SarabunPSK" w:hAnsi="TH SarabunPSK" w:cs="TH SarabunPSK"/>
          <w:b/>
          <w:bCs/>
          <w:spacing w:val="-6"/>
          <w:sz w:val="28"/>
        </w:rPr>
      </w:pPr>
    </w:p>
    <w:p w:rsidR="009A49E7" w:rsidRPr="00BC7EAB" w:rsidRDefault="009A49E7" w:rsidP="000300A3">
      <w:pPr>
        <w:pStyle w:val="a3"/>
        <w:ind w:left="0"/>
        <w:jc w:val="left"/>
        <w:rPr>
          <w:rFonts w:ascii="TH SarabunPSK" w:hAnsi="TH SarabunPSK" w:cs="TH SarabunPSK"/>
          <w:b/>
          <w:bCs/>
          <w:spacing w:val="-6"/>
          <w:sz w:val="28"/>
        </w:rPr>
      </w:pPr>
    </w:p>
    <w:p w:rsidR="009A49E7" w:rsidRPr="00BC7EAB" w:rsidRDefault="009A49E7" w:rsidP="000300A3">
      <w:pPr>
        <w:pStyle w:val="a3"/>
        <w:ind w:left="0"/>
        <w:jc w:val="left"/>
        <w:rPr>
          <w:rFonts w:ascii="TH SarabunPSK" w:hAnsi="TH SarabunPSK" w:cs="TH SarabunPSK"/>
          <w:b/>
          <w:bCs/>
          <w:spacing w:val="-6"/>
          <w:sz w:val="28"/>
        </w:rPr>
      </w:pPr>
    </w:p>
    <w:p w:rsidR="009A49E7" w:rsidRPr="00BC7EAB" w:rsidRDefault="009A49E7" w:rsidP="000300A3">
      <w:pPr>
        <w:pStyle w:val="a3"/>
        <w:ind w:left="0"/>
        <w:jc w:val="left"/>
        <w:rPr>
          <w:rFonts w:ascii="TH SarabunPSK" w:hAnsi="TH SarabunPSK" w:cs="TH SarabunPSK"/>
          <w:b/>
          <w:bCs/>
          <w:spacing w:val="-6"/>
          <w:sz w:val="28"/>
        </w:rPr>
      </w:pPr>
    </w:p>
    <w:p w:rsidR="00A67469" w:rsidRPr="00BC7EAB" w:rsidRDefault="000300A3" w:rsidP="000300A3">
      <w:pPr>
        <w:pStyle w:val="a3"/>
        <w:ind w:left="0"/>
        <w:jc w:val="left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BC7EAB">
        <w:rPr>
          <w:rFonts w:ascii="TH SarabunPSK" w:hAnsi="TH SarabunPSK" w:cs="TH SarabunPSK"/>
          <w:b/>
          <w:bCs/>
          <w:spacing w:val="-6"/>
          <w:sz w:val="32"/>
          <w:szCs w:val="32"/>
        </w:rPr>
        <w:lastRenderedPageBreak/>
        <w:t xml:space="preserve">4.2.2.3 </w:t>
      </w:r>
      <w:r w:rsidRPr="00BC7EAB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กลุ่ม</w:t>
      </w:r>
      <w:r w:rsidR="00A67469" w:rsidRPr="00BC7EAB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 w:rsidR="00A67469" w:rsidRPr="00BC7EAB">
        <w:rPr>
          <w:rFonts w:ascii="TH SarabunPSK" w:hAnsi="TH SarabunPSK" w:cs="TH SarabunPSK"/>
          <w:b/>
          <w:bCs/>
          <w:spacing w:val="-6"/>
          <w:sz w:val="32"/>
          <w:szCs w:val="32"/>
        </w:rPr>
        <w:t>Geriatric syndromes</w:t>
      </w:r>
    </w:p>
    <w:tbl>
      <w:tblPr>
        <w:tblW w:w="15134" w:type="dxa"/>
        <w:tblInd w:w="-459" w:type="dxa"/>
        <w:tblLayout w:type="fixed"/>
        <w:tblLook w:val="04A0"/>
      </w:tblPr>
      <w:tblGrid>
        <w:gridCol w:w="840"/>
        <w:gridCol w:w="86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A67469" w:rsidRPr="00BC7EAB" w:rsidTr="00B22D3C">
        <w:trPr>
          <w:trHeight w:val="334"/>
        </w:trPr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D9D9D9"/>
            <w:vAlign w:val="center"/>
          </w:tcPr>
          <w:p w:rsidR="00A67469" w:rsidRPr="00BC7EAB" w:rsidRDefault="00522646" w:rsidP="00B22D3C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อำเภอ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สมรรถภาพสมอง</w:t>
            </w:r>
          </w:p>
        </w:tc>
        <w:tc>
          <w:tcPr>
            <w:tcW w:w="2552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โรคซึมเศร้า</w:t>
            </w:r>
          </w:p>
        </w:tc>
        <w:tc>
          <w:tcPr>
            <w:tcW w:w="204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โรคข้อเข่าเสื่อม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ภาวะหกล้ม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การกลั้นปัสสาวะ</w:t>
            </w:r>
          </w:p>
        </w:tc>
        <w:tc>
          <w:tcPr>
            <w:tcW w:w="4080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ภาวะโภชนาการ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ปัญหาการนอน</w:t>
            </w:r>
          </w:p>
        </w:tc>
      </w:tr>
      <w:tr w:rsidR="00A67469" w:rsidRPr="00BC7EAB" w:rsidTr="00522646">
        <w:trPr>
          <w:trHeight w:val="679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000000"/>
            </w:tcBorders>
            <w:shd w:val="clear" w:color="auto" w:fill="D9D9D9"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AMT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MMSE T 2002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2 Q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9 Q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ปวดเข่า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คัดกรองทางคลินิก</w:t>
            </w:r>
          </w:p>
        </w:tc>
        <w:tc>
          <w:tcPr>
            <w:tcW w:w="1020" w:type="dxa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ดัชนีมวลกาย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ภาวะ</w:t>
            </w:r>
            <w:proofErr w:type="spellStart"/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ทุพ</w:t>
            </w:r>
            <w:proofErr w:type="spellEnd"/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โภชนาการ</w:t>
            </w:r>
          </w:p>
        </w:tc>
        <w:tc>
          <w:tcPr>
            <w:tcW w:w="10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A67469" w:rsidRPr="00BC7EAB" w:rsidRDefault="00A67469" w:rsidP="00D264F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22646" w:rsidRPr="00BC7EAB" w:rsidTr="009A49E7">
        <w:trPr>
          <w:trHeight w:val="1266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textDirection w:val="btLr"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textDirection w:val="btLr"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ซึมเศร้าน้อย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ซึมเศร้าปานกลาง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ซึมเศร้ารุนแรง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ไม่เสี่ยง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เสี่ยง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ไม่มีปัญหา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มีปัญหา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ผอม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ท้วม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อ้วน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อ้วนมาก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เสี่ยงขาดสารอาหาร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ขาดสารอาหาร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A67469" w:rsidRPr="00BC7EAB" w:rsidRDefault="00A67469" w:rsidP="00D264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</w:tr>
      <w:tr w:rsidR="00A67469" w:rsidRPr="00BC7EAB" w:rsidTr="009A49E7">
        <w:trPr>
          <w:trHeight w:hRule="exact" w:val="437"/>
        </w:trPr>
        <w:tc>
          <w:tcPr>
            <w:tcW w:w="84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:rsidR="00A67469" w:rsidRPr="00BC7EAB" w:rsidRDefault="00B22D3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อ.เมือง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69" w:rsidRPr="00BC7EAB" w:rsidRDefault="00A67469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A67469" w:rsidRPr="00BC7EAB" w:rsidTr="009A49E7">
        <w:trPr>
          <w:trHeight w:hRule="exact" w:val="419"/>
        </w:trPr>
        <w:tc>
          <w:tcPr>
            <w:tcW w:w="8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67469" w:rsidRPr="00BC7EAB" w:rsidRDefault="00A67469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69" w:rsidRPr="00BC7EAB" w:rsidRDefault="00A67469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ผลงาน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A67469" w:rsidRPr="00BC7EAB" w:rsidTr="009A49E7">
        <w:trPr>
          <w:trHeight w:hRule="exact" w:val="425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67469" w:rsidRPr="00BC7EAB" w:rsidRDefault="00A67469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69" w:rsidRPr="00BC7EAB" w:rsidRDefault="00A67469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A67469" w:rsidRPr="00BC7EAB" w:rsidTr="009A49E7">
        <w:trPr>
          <w:trHeight w:hRule="exact" w:val="441"/>
        </w:trPr>
        <w:tc>
          <w:tcPr>
            <w:tcW w:w="84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:rsidR="00A67469" w:rsidRPr="00BC7EAB" w:rsidRDefault="00B22D3C" w:rsidP="00BA7A17">
            <w:pPr>
              <w:ind w:right="-119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อ.บ้านตาก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69" w:rsidRPr="00BC7EAB" w:rsidRDefault="00A67469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A67469" w:rsidRPr="00BC7EAB" w:rsidTr="009A49E7">
        <w:trPr>
          <w:trHeight w:hRule="exact" w:val="423"/>
        </w:trPr>
        <w:tc>
          <w:tcPr>
            <w:tcW w:w="8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67469" w:rsidRPr="00BC7EAB" w:rsidRDefault="00A67469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69" w:rsidRPr="00BC7EAB" w:rsidRDefault="00A67469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ผลงาน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A67469" w:rsidRPr="00BC7EAB" w:rsidTr="009A49E7">
        <w:trPr>
          <w:trHeight w:hRule="exact" w:val="415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67469" w:rsidRPr="00BC7EAB" w:rsidRDefault="00A67469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69" w:rsidRPr="00BC7EAB" w:rsidRDefault="00A67469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A67469" w:rsidRPr="00BC7EAB" w:rsidTr="009A49E7">
        <w:trPr>
          <w:trHeight w:hRule="exact" w:val="431"/>
        </w:trPr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69" w:rsidRPr="00BC7EAB" w:rsidRDefault="00B22D3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อ.สามเงา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69" w:rsidRPr="00BC7EAB" w:rsidRDefault="00A67469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A67469" w:rsidRPr="00BC7EAB" w:rsidTr="009A49E7">
        <w:trPr>
          <w:trHeight w:hRule="exact" w:val="413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69" w:rsidRPr="00BC7EAB" w:rsidRDefault="00A67469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69" w:rsidRPr="00BC7EAB" w:rsidRDefault="00A67469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ผลงาน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A67469" w:rsidRPr="00BC7EAB" w:rsidTr="009A49E7">
        <w:trPr>
          <w:trHeight w:hRule="exact" w:val="433"/>
        </w:trPr>
        <w:tc>
          <w:tcPr>
            <w:tcW w:w="84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69" w:rsidRPr="00BC7EAB" w:rsidRDefault="00A67469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69" w:rsidRPr="00BC7EAB" w:rsidRDefault="00A67469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7469" w:rsidRPr="00BC7EAB" w:rsidRDefault="00A67469" w:rsidP="009A49E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9A49E7" w:rsidRPr="00BC7EAB" w:rsidTr="00BA7A17">
        <w:trPr>
          <w:trHeight w:hRule="exact" w:val="433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9A49E7" w:rsidRPr="00BC7EAB" w:rsidRDefault="00B22D3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อ.วังเจ้า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9A49E7" w:rsidRPr="00BC7EAB" w:rsidTr="00BA7A17">
        <w:trPr>
          <w:trHeight w:hRule="exact" w:val="433"/>
        </w:trPr>
        <w:tc>
          <w:tcPr>
            <w:tcW w:w="8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9A49E7" w:rsidRPr="00BC7EAB" w:rsidRDefault="009A49E7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ผลงาน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9A49E7" w:rsidRPr="00BC7EAB" w:rsidTr="00BA7A17">
        <w:trPr>
          <w:trHeight w:hRule="exact" w:val="433"/>
        </w:trPr>
        <w:tc>
          <w:tcPr>
            <w:tcW w:w="84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E7" w:rsidRPr="00BC7EAB" w:rsidRDefault="009A49E7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9A49E7" w:rsidRPr="00BC7EAB" w:rsidTr="00BA7A17">
        <w:trPr>
          <w:trHeight w:hRule="exact" w:val="433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9A49E7" w:rsidRPr="00BC7EAB" w:rsidRDefault="00B22D3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อ.แม่สอด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9A49E7" w:rsidRPr="00BC7EAB" w:rsidTr="00BA7A17">
        <w:trPr>
          <w:trHeight w:hRule="exact" w:val="433"/>
        </w:trPr>
        <w:tc>
          <w:tcPr>
            <w:tcW w:w="8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9A49E7" w:rsidRPr="00BC7EAB" w:rsidRDefault="009A49E7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ผลงาน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9A49E7" w:rsidRPr="00BC7EAB" w:rsidTr="009A49E7">
        <w:trPr>
          <w:trHeight w:hRule="exact" w:val="433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A49E7" w:rsidRPr="00BC7EAB" w:rsidRDefault="009A49E7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E7" w:rsidRPr="00BC7EAB" w:rsidRDefault="009A49E7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49E7" w:rsidRPr="00BC7EAB" w:rsidRDefault="009A49E7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22D3C" w:rsidRPr="00BC7EAB" w:rsidTr="00B22D3C">
        <w:trPr>
          <w:trHeight w:val="334"/>
        </w:trPr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D9D9D9"/>
            <w:vAlign w:val="center"/>
          </w:tcPr>
          <w:p w:rsidR="00B22D3C" w:rsidRPr="00BC7EAB" w:rsidRDefault="00B22D3C" w:rsidP="00B22D3C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lastRenderedPageBreak/>
              <w:t>อำเภอ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สมรรถภาพสมอง</w:t>
            </w:r>
          </w:p>
        </w:tc>
        <w:tc>
          <w:tcPr>
            <w:tcW w:w="2552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โรคซึมเศร้า</w:t>
            </w:r>
          </w:p>
        </w:tc>
        <w:tc>
          <w:tcPr>
            <w:tcW w:w="204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โรคข้อเข่าเสื่อม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ภาวะหกล้ม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การกลั้นปัสสาวะ</w:t>
            </w:r>
          </w:p>
        </w:tc>
        <w:tc>
          <w:tcPr>
            <w:tcW w:w="4080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ภาวะโภชนาการ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ปัญหาการนอน</w:t>
            </w:r>
          </w:p>
        </w:tc>
      </w:tr>
      <w:tr w:rsidR="00B22D3C" w:rsidRPr="00BC7EAB" w:rsidTr="00BA7A17">
        <w:trPr>
          <w:trHeight w:val="679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000000"/>
            </w:tcBorders>
            <w:shd w:val="clear" w:color="auto" w:fill="D9D9D9"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AMT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MMSE T 2002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2 Q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9 Q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ปวดเข่า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คัดกรองทางคลินิก</w:t>
            </w:r>
          </w:p>
        </w:tc>
        <w:tc>
          <w:tcPr>
            <w:tcW w:w="1020" w:type="dxa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ดัชนีมวลกาย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ภาวะ</w:t>
            </w:r>
            <w:proofErr w:type="spellStart"/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ทุพ</w:t>
            </w:r>
            <w:proofErr w:type="spellEnd"/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โภชนาการ</w:t>
            </w:r>
          </w:p>
        </w:tc>
        <w:tc>
          <w:tcPr>
            <w:tcW w:w="10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22D3C" w:rsidRPr="00BC7EAB" w:rsidTr="00BA7A17">
        <w:trPr>
          <w:trHeight w:val="1266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textDirection w:val="btLr"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textDirection w:val="btLr"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ซึมเศร้าน้อย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ซึมเศร้าปานกลาง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ซึมเศร้ารุนแรง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ไม่เสี่ยง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เสี่ยง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ไม่มีปัญหา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มีปัญหา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ผอม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ท้วม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อ้วน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อ้วนมาก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เสี่ยงขาดสารอาหาร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ขาดสารอาหาร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ปกติ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extDirection w:val="btLr"/>
            <w:vAlign w:val="bottom"/>
            <w:hideMark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ผิดปกติ</w:t>
            </w:r>
          </w:p>
        </w:tc>
      </w:tr>
      <w:tr w:rsidR="00B22D3C" w:rsidRPr="00BC7EAB" w:rsidTr="00BA7A17">
        <w:trPr>
          <w:trHeight w:hRule="exact" w:val="437"/>
        </w:trPr>
        <w:tc>
          <w:tcPr>
            <w:tcW w:w="84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ind w:left="-108" w:right="-119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อ.แม่ระมาด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B22D3C" w:rsidRPr="00BC7EAB" w:rsidTr="00BA7A17">
        <w:trPr>
          <w:trHeight w:hRule="exact" w:val="419"/>
        </w:trPr>
        <w:tc>
          <w:tcPr>
            <w:tcW w:w="8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ผลงาน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22D3C" w:rsidRPr="00BC7EAB" w:rsidTr="00BA7A17">
        <w:trPr>
          <w:trHeight w:hRule="exact" w:val="425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22D3C" w:rsidRPr="00BC7EAB" w:rsidTr="00BA7A17">
        <w:trPr>
          <w:trHeight w:hRule="exact" w:val="441"/>
        </w:trPr>
        <w:tc>
          <w:tcPr>
            <w:tcW w:w="84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ind w:left="-108" w:right="-26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อ.ท่าสองยาง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B22D3C" w:rsidRPr="00BC7EAB" w:rsidTr="00BA7A17">
        <w:trPr>
          <w:trHeight w:hRule="exact" w:val="423"/>
        </w:trPr>
        <w:tc>
          <w:tcPr>
            <w:tcW w:w="8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ผลงาน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22D3C" w:rsidRPr="00BC7EAB" w:rsidTr="00BA7A17">
        <w:trPr>
          <w:trHeight w:hRule="exact" w:val="415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22D3C" w:rsidRPr="00BC7EAB" w:rsidTr="00BA7A17">
        <w:trPr>
          <w:trHeight w:hRule="exact" w:val="431"/>
        </w:trPr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อ.พบพระ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B22D3C" w:rsidRPr="00BC7EAB" w:rsidTr="00BA7A17">
        <w:trPr>
          <w:trHeight w:hRule="exact" w:val="413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ผลงาน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22D3C" w:rsidRPr="00BC7EAB" w:rsidTr="00BA7A17">
        <w:trPr>
          <w:trHeight w:hRule="exact" w:val="433"/>
        </w:trPr>
        <w:tc>
          <w:tcPr>
            <w:tcW w:w="84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22D3C" w:rsidRPr="00BC7EAB" w:rsidTr="00BA7A17">
        <w:trPr>
          <w:trHeight w:hRule="exact" w:val="433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C7EAB">
              <w:rPr>
                <w:rFonts w:ascii="TH SarabunPSK" w:hAnsi="TH SarabunPSK" w:cs="TH SarabunPSK"/>
                <w:sz w:val="24"/>
                <w:szCs w:val="24"/>
                <w:cs/>
              </w:rPr>
              <w:t>อ.อุ้มผาง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B22D3C" w:rsidRPr="00BC7EAB" w:rsidTr="00BA7A17">
        <w:trPr>
          <w:trHeight w:hRule="exact" w:val="433"/>
        </w:trPr>
        <w:tc>
          <w:tcPr>
            <w:tcW w:w="8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ผลงาน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22D3C" w:rsidRPr="00BC7EAB" w:rsidTr="00BA7A17">
        <w:trPr>
          <w:trHeight w:hRule="exact" w:val="433"/>
        </w:trPr>
        <w:tc>
          <w:tcPr>
            <w:tcW w:w="84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22D3C" w:rsidRPr="00BC7EAB" w:rsidTr="00BA7A17">
        <w:trPr>
          <w:trHeight w:hRule="exact" w:val="433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B22D3C" w:rsidRPr="00BC7EAB" w:rsidTr="00BA7A17">
        <w:trPr>
          <w:trHeight w:hRule="exact" w:val="433"/>
        </w:trPr>
        <w:tc>
          <w:tcPr>
            <w:tcW w:w="8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ผลงาน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22D3C" w:rsidRPr="00BC7EAB" w:rsidTr="00BA7A17">
        <w:trPr>
          <w:trHeight w:hRule="exact" w:val="433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D3C" w:rsidRPr="00BC7EAB" w:rsidRDefault="00B22D3C" w:rsidP="00BA7A17">
            <w:pPr>
              <w:jc w:val="lef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</w:tbl>
    <w:p w:rsidR="009A49E7" w:rsidRPr="00BC7EAB" w:rsidRDefault="009A49E7" w:rsidP="009A49E7">
      <w:pPr>
        <w:jc w:val="left"/>
        <w:rPr>
          <w:rFonts w:ascii="TH SarabunPSK" w:hAnsi="TH SarabunPSK" w:cs="TH SarabunPSK"/>
          <w:b/>
          <w:bCs/>
          <w:spacing w:val="-6"/>
          <w:sz w:val="28"/>
        </w:rPr>
      </w:pPr>
    </w:p>
    <w:p w:rsidR="00B22D3C" w:rsidRPr="00BC7EAB" w:rsidRDefault="00B22D3C" w:rsidP="00B22D3C">
      <w:pPr>
        <w:numPr>
          <w:ilvl w:val="1"/>
          <w:numId w:val="19"/>
        </w:numPr>
        <w:tabs>
          <w:tab w:val="left" w:pos="284"/>
        </w:tabs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การดูแลรักษาและฟื้นฟูสภาพ</w:t>
      </w:r>
      <w:r w:rsidRPr="00BC7EA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146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9"/>
        <w:gridCol w:w="2373"/>
        <w:gridCol w:w="907"/>
        <w:gridCol w:w="845"/>
        <w:gridCol w:w="851"/>
        <w:gridCol w:w="850"/>
        <w:gridCol w:w="877"/>
        <w:gridCol w:w="877"/>
        <w:gridCol w:w="877"/>
        <w:gridCol w:w="877"/>
        <w:gridCol w:w="877"/>
        <w:gridCol w:w="877"/>
        <w:gridCol w:w="961"/>
        <w:gridCol w:w="1076"/>
        <w:gridCol w:w="989"/>
      </w:tblGrid>
      <w:tr w:rsidR="00B22D3C" w:rsidRPr="00BC7EAB" w:rsidTr="00394099">
        <w:trPr>
          <w:trHeight w:val="989"/>
        </w:trPr>
        <w:tc>
          <w:tcPr>
            <w:tcW w:w="519" w:type="dxa"/>
            <w:shd w:val="clear" w:color="auto" w:fill="D9D9D9" w:themeFill="background1" w:themeFillShade="D9"/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ลำ</w:t>
            </w:r>
          </w:p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ดับ</w:t>
            </w:r>
          </w:p>
        </w:tc>
        <w:tc>
          <w:tcPr>
            <w:tcW w:w="2373" w:type="dxa"/>
            <w:shd w:val="clear" w:color="auto" w:fill="D9D9D9" w:themeFill="background1" w:themeFillShade="D9"/>
            <w:vAlign w:val="center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รายการตัวชี้วัด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5" w:type="dxa"/>
            <w:shd w:val="clear" w:color="auto" w:fill="D9D9D9" w:themeFill="background1" w:themeFillShade="D9"/>
            <w:vAlign w:val="center"/>
          </w:tcPr>
          <w:p w:rsidR="00B22D3C" w:rsidRPr="00BC7EAB" w:rsidRDefault="00394099" w:rsidP="0039409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เมือง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22D3C" w:rsidRPr="00BC7EAB" w:rsidRDefault="00394099" w:rsidP="00394099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บ้านตาก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22D3C" w:rsidRPr="00BC7EAB" w:rsidRDefault="00394099" w:rsidP="0039409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สามเงา</w:t>
            </w:r>
          </w:p>
        </w:tc>
        <w:tc>
          <w:tcPr>
            <w:tcW w:w="877" w:type="dxa"/>
            <w:shd w:val="clear" w:color="auto" w:fill="D9D9D9" w:themeFill="background1" w:themeFillShade="D9"/>
            <w:vAlign w:val="center"/>
          </w:tcPr>
          <w:p w:rsidR="00B22D3C" w:rsidRPr="00BC7EAB" w:rsidRDefault="00394099" w:rsidP="003940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วังเจ้า</w:t>
            </w:r>
          </w:p>
        </w:tc>
        <w:tc>
          <w:tcPr>
            <w:tcW w:w="877" w:type="dxa"/>
            <w:shd w:val="clear" w:color="auto" w:fill="D9D9D9" w:themeFill="background1" w:themeFillShade="D9"/>
            <w:vAlign w:val="center"/>
          </w:tcPr>
          <w:p w:rsidR="00B22D3C" w:rsidRPr="00BC7EAB" w:rsidRDefault="00394099" w:rsidP="003940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แม่สอด</w:t>
            </w:r>
          </w:p>
        </w:tc>
        <w:tc>
          <w:tcPr>
            <w:tcW w:w="877" w:type="dxa"/>
            <w:shd w:val="clear" w:color="auto" w:fill="D9D9D9" w:themeFill="background1" w:themeFillShade="D9"/>
            <w:vAlign w:val="center"/>
          </w:tcPr>
          <w:p w:rsidR="00B22D3C" w:rsidRPr="00BC7EAB" w:rsidRDefault="00394099" w:rsidP="003940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แม่ระมาด</w:t>
            </w:r>
          </w:p>
        </w:tc>
        <w:tc>
          <w:tcPr>
            <w:tcW w:w="877" w:type="dxa"/>
            <w:shd w:val="clear" w:color="auto" w:fill="D9D9D9" w:themeFill="background1" w:themeFillShade="D9"/>
            <w:vAlign w:val="center"/>
          </w:tcPr>
          <w:p w:rsidR="00B22D3C" w:rsidRPr="00BC7EAB" w:rsidRDefault="00394099" w:rsidP="003940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ท่าสองยาง</w:t>
            </w:r>
          </w:p>
        </w:tc>
        <w:tc>
          <w:tcPr>
            <w:tcW w:w="877" w:type="dxa"/>
            <w:shd w:val="clear" w:color="auto" w:fill="D9D9D9" w:themeFill="background1" w:themeFillShade="D9"/>
            <w:vAlign w:val="center"/>
          </w:tcPr>
          <w:p w:rsidR="00B22D3C" w:rsidRPr="00BC7EAB" w:rsidRDefault="00394099" w:rsidP="003940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พบพระ</w:t>
            </w:r>
          </w:p>
        </w:tc>
        <w:tc>
          <w:tcPr>
            <w:tcW w:w="877" w:type="dxa"/>
            <w:shd w:val="clear" w:color="auto" w:fill="D9D9D9" w:themeFill="background1" w:themeFillShade="D9"/>
            <w:vAlign w:val="center"/>
          </w:tcPr>
          <w:p w:rsidR="00B22D3C" w:rsidRPr="00BC7EAB" w:rsidRDefault="00394099" w:rsidP="003940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อุ้มผาง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รวมรวมจังหวัด</w:t>
            </w:r>
          </w:p>
        </w:tc>
        <w:tc>
          <w:tcPr>
            <w:tcW w:w="1076" w:type="dxa"/>
            <w:shd w:val="clear" w:color="auto" w:fill="D9D9D9" w:themeFill="background1" w:themeFillShade="D9"/>
          </w:tcPr>
          <w:p w:rsidR="00B22D3C" w:rsidRPr="00BC7EAB" w:rsidRDefault="00B22D3C" w:rsidP="00B22D3C">
            <w:pPr>
              <w:ind w:left="-94" w:right="-3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ผลงาน</w:t>
            </w:r>
            <w:r w:rsidRPr="00BC7EAB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ณ ไตรมาสที่ 1</w:t>
            </w:r>
          </w:p>
          <w:p w:rsidR="00B22D3C" w:rsidRPr="00BC7EAB" w:rsidRDefault="00B22D3C" w:rsidP="00B22D3C">
            <w:pPr>
              <w:ind w:left="-94" w:right="-3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(31 ธ.ค.58)</w:t>
            </w:r>
          </w:p>
        </w:tc>
        <w:tc>
          <w:tcPr>
            <w:tcW w:w="989" w:type="dxa"/>
            <w:shd w:val="clear" w:color="auto" w:fill="D9D9D9" w:themeFill="background1" w:themeFillShade="D9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ผลงาน </w:t>
            </w:r>
          </w:p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ณ วันที่รับตรวจฯ</w:t>
            </w:r>
          </w:p>
        </w:tc>
      </w:tr>
      <w:tr w:rsidR="00B22D3C" w:rsidRPr="00BC7EAB" w:rsidTr="00B22D3C">
        <w:trPr>
          <w:trHeight w:val="367"/>
        </w:trPr>
        <w:tc>
          <w:tcPr>
            <w:tcW w:w="519" w:type="dxa"/>
            <w:vMerge w:val="restart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2373" w:type="dxa"/>
            <w:vMerge w:val="restart"/>
          </w:tcPr>
          <w:p w:rsidR="00B22D3C" w:rsidRPr="00BC7EAB" w:rsidRDefault="00B22D3C" w:rsidP="00B22D3C">
            <w:pPr>
              <w:autoSpaceDE w:val="0"/>
              <w:autoSpaceDN w:val="0"/>
              <w:adjustRightInd w:val="0"/>
              <w:ind w:right="-159"/>
              <w:jc w:val="left"/>
              <w:rPr>
                <w:rFonts w:ascii="TH SarabunPSK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hAnsi="TH SarabunPSK" w:cs="TH SarabunPSK"/>
                <w:sz w:val="28"/>
                <w:cs/>
              </w:rPr>
              <w:t>ร้อยละของโรงพยาบาลชุมชน  มีหน่วยบริการผู้สูงอายุที่ให้บริการประเมิน/คัดกรอง และรักษาเบื้องต้น</w:t>
            </w:r>
            <w:r w:rsidRPr="00BC7EAB">
              <w:rPr>
                <w:rFonts w:ascii="TH SarabunPSK" w:hAnsi="TH SarabunPSK" w:cs="TH SarabunPSK"/>
                <w:sz w:val="28"/>
              </w:rPr>
              <w:t xml:space="preserve"> </w:t>
            </w:r>
            <w:r w:rsidR="00BA7A17">
              <w:rPr>
                <w:rFonts w:ascii="TH SarabunPSK" w:hAnsi="TH SarabunPSK" w:cs="TH SarabunPSK"/>
                <w:sz w:val="28"/>
                <w:cs/>
              </w:rPr>
              <w:t>(ร้อยละ</w:t>
            </w:r>
            <w:r w:rsidR="00BA7A1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BC7EAB">
              <w:rPr>
                <w:rFonts w:ascii="TH SarabunPSK" w:hAnsi="TH SarabunPSK" w:cs="TH SarabunPSK"/>
                <w:sz w:val="28"/>
              </w:rPr>
              <w:t>30)</w:t>
            </w:r>
          </w:p>
        </w:tc>
        <w:tc>
          <w:tcPr>
            <w:tcW w:w="907" w:type="dxa"/>
            <w:tcBorders>
              <w:bottom w:val="single" w:sz="4" w:space="0" w:color="000000"/>
            </w:tcBorders>
          </w:tcPr>
          <w:p w:rsidR="00B22D3C" w:rsidRPr="00BA7A17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A7A17">
              <w:rPr>
                <w:rFonts w:ascii="TH SarabunPSK" w:hAnsi="TH SarabunPSK" w:cs="TH SarabunPSK"/>
                <w:sz w:val="28"/>
                <w:cs/>
              </w:rPr>
              <w:t xml:space="preserve">เป้าหมาย </w:t>
            </w:r>
          </w:p>
        </w:tc>
        <w:tc>
          <w:tcPr>
            <w:tcW w:w="845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61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76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89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22D3C" w:rsidRPr="00BC7EAB" w:rsidTr="00B22D3C">
        <w:trPr>
          <w:trHeight w:val="365"/>
        </w:trPr>
        <w:tc>
          <w:tcPr>
            <w:tcW w:w="519" w:type="dxa"/>
            <w:vMerge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73" w:type="dxa"/>
            <w:vMerge/>
          </w:tcPr>
          <w:p w:rsidR="00B22D3C" w:rsidRPr="00BC7EAB" w:rsidRDefault="00B22D3C" w:rsidP="00BA7A17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907" w:type="dxa"/>
            <w:tcBorders>
              <w:bottom w:val="single" w:sz="4" w:space="0" w:color="000000"/>
            </w:tcBorders>
          </w:tcPr>
          <w:p w:rsidR="00B22D3C" w:rsidRPr="00BA7A17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A7A17">
              <w:rPr>
                <w:rFonts w:ascii="TH SarabunPSK" w:hAnsi="TH SarabunPSK" w:cs="TH SarabunPSK"/>
                <w:sz w:val="28"/>
                <w:cs/>
              </w:rPr>
              <w:t>ผลงาน</w:t>
            </w:r>
          </w:p>
        </w:tc>
        <w:tc>
          <w:tcPr>
            <w:tcW w:w="845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61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76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89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22D3C" w:rsidRPr="00BC7EAB" w:rsidTr="00B22D3C">
        <w:trPr>
          <w:trHeight w:val="365"/>
        </w:trPr>
        <w:tc>
          <w:tcPr>
            <w:tcW w:w="519" w:type="dxa"/>
            <w:vMerge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73" w:type="dxa"/>
            <w:vMerge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907" w:type="dxa"/>
            <w:tcBorders>
              <w:bottom w:val="single" w:sz="4" w:space="0" w:color="000000"/>
            </w:tcBorders>
          </w:tcPr>
          <w:p w:rsidR="00B22D3C" w:rsidRPr="00BA7A17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A7A17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45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61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76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89" w:type="dxa"/>
            <w:tcBorders>
              <w:bottom w:val="single" w:sz="4" w:space="0" w:color="000000"/>
            </w:tcBorders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22D3C" w:rsidRPr="00BC7EAB" w:rsidTr="00B22D3C">
        <w:trPr>
          <w:trHeight w:val="367"/>
        </w:trPr>
        <w:tc>
          <w:tcPr>
            <w:tcW w:w="519" w:type="dxa"/>
            <w:vMerge w:val="restart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373" w:type="dxa"/>
            <w:vMerge w:val="restart"/>
          </w:tcPr>
          <w:p w:rsidR="00B22D3C" w:rsidRPr="00BC7EAB" w:rsidRDefault="00B22D3C" w:rsidP="00BA7A17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BC7EAB">
              <w:rPr>
                <w:rFonts w:ascii="TH SarabunPSK" w:hAnsi="TH SarabunPSK" w:cs="TH SarabunPSK"/>
                <w:sz w:val="28"/>
                <w:cs/>
              </w:rPr>
              <w:t xml:space="preserve">ร้อยละของร้อยละของ </w:t>
            </w:r>
            <w:proofErr w:type="spellStart"/>
            <w:r w:rsidRPr="00BC7EAB">
              <w:rPr>
                <w:rFonts w:ascii="TH SarabunPSK" w:hAnsi="TH SarabunPSK" w:cs="TH SarabunPSK"/>
                <w:sz w:val="28"/>
                <w:cs/>
              </w:rPr>
              <w:t>รพท.</w:t>
            </w:r>
            <w:proofErr w:type="spellEnd"/>
            <w:r w:rsidRPr="00BC7EAB">
              <w:rPr>
                <w:rFonts w:ascii="TH SarabunPSK" w:hAnsi="TH SarabunPSK" w:cs="TH SarabunPSK"/>
                <w:sz w:val="28"/>
              </w:rPr>
              <w:t>/</w:t>
            </w:r>
          </w:p>
          <w:p w:rsidR="00B22D3C" w:rsidRPr="00BC7EAB" w:rsidRDefault="00B22D3C" w:rsidP="00BA7A17">
            <w:pPr>
              <w:jc w:val="left"/>
              <w:rPr>
                <w:rFonts w:ascii="TH SarabunPSK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hAnsi="TH SarabunPSK" w:cs="TH SarabunPSK"/>
                <w:sz w:val="28"/>
                <w:cs/>
              </w:rPr>
              <w:t>รพศ.มีหน่วยบริการผู้สูงอายุ</w:t>
            </w:r>
            <w:r w:rsidRPr="00BC7EAB">
              <w:rPr>
                <w:rFonts w:ascii="TH SarabunPSK" w:hAnsi="TH SarabunPSK" w:cs="TH SarabunPSK"/>
                <w:sz w:val="28"/>
              </w:rPr>
              <w:t xml:space="preserve"> (</w:t>
            </w:r>
            <w:r w:rsidRPr="00BC7EAB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Pr="00BC7EAB">
              <w:rPr>
                <w:rFonts w:ascii="TH SarabunPSK" w:hAnsi="TH SarabunPSK" w:cs="TH SarabunPSK"/>
                <w:sz w:val="28"/>
              </w:rPr>
              <w:t>95)</w:t>
            </w:r>
          </w:p>
        </w:tc>
        <w:tc>
          <w:tcPr>
            <w:tcW w:w="907" w:type="dxa"/>
          </w:tcPr>
          <w:p w:rsidR="00B22D3C" w:rsidRPr="00BA7A17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A7A17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</w:tc>
        <w:tc>
          <w:tcPr>
            <w:tcW w:w="845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851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850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877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877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877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877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877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877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961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1076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989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</w:tr>
      <w:tr w:rsidR="00B22D3C" w:rsidRPr="00BC7EAB" w:rsidTr="00B22D3C">
        <w:trPr>
          <w:trHeight w:val="365"/>
        </w:trPr>
        <w:tc>
          <w:tcPr>
            <w:tcW w:w="519" w:type="dxa"/>
            <w:vMerge/>
          </w:tcPr>
          <w:p w:rsidR="00B22D3C" w:rsidRPr="00BC7EAB" w:rsidRDefault="00B22D3C" w:rsidP="00BA7A17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73" w:type="dxa"/>
            <w:vMerge/>
          </w:tcPr>
          <w:p w:rsidR="00B22D3C" w:rsidRPr="00BC7EAB" w:rsidRDefault="00B22D3C" w:rsidP="00BA7A17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907" w:type="dxa"/>
          </w:tcPr>
          <w:p w:rsidR="00B22D3C" w:rsidRPr="00BA7A17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A7A17">
              <w:rPr>
                <w:rFonts w:ascii="TH SarabunPSK" w:hAnsi="TH SarabunPSK" w:cs="TH SarabunPSK"/>
                <w:sz w:val="28"/>
                <w:cs/>
              </w:rPr>
              <w:t>ผลงาน</w:t>
            </w:r>
          </w:p>
        </w:tc>
        <w:tc>
          <w:tcPr>
            <w:tcW w:w="845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61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76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89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22D3C" w:rsidRPr="00BC7EAB" w:rsidTr="00B22D3C">
        <w:trPr>
          <w:trHeight w:val="365"/>
        </w:trPr>
        <w:tc>
          <w:tcPr>
            <w:tcW w:w="519" w:type="dxa"/>
            <w:vMerge/>
          </w:tcPr>
          <w:p w:rsidR="00B22D3C" w:rsidRPr="00BC7EAB" w:rsidRDefault="00B22D3C" w:rsidP="00BA7A17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73" w:type="dxa"/>
            <w:vMerge/>
          </w:tcPr>
          <w:p w:rsidR="00B22D3C" w:rsidRPr="00BC7EAB" w:rsidRDefault="00B22D3C" w:rsidP="00BA7A17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907" w:type="dxa"/>
          </w:tcPr>
          <w:p w:rsidR="00B22D3C" w:rsidRPr="00BA7A17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A7A17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45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7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61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76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89" w:type="dxa"/>
          </w:tcPr>
          <w:p w:rsidR="00B22D3C" w:rsidRPr="00BC7EAB" w:rsidRDefault="00B22D3C" w:rsidP="00BA7A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B22D3C" w:rsidRPr="00BC7EAB" w:rsidRDefault="00B22D3C" w:rsidP="009A49E7">
      <w:pPr>
        <w:jc w:val="left"/>
        <w:rPr>
          <w:rFonts w:ascii="TH SarabunPSK" w:hAnsi="TH SarabunPSK" w:cs="TH SarabunPSK"/>
          <w:b/>
          <w:bCs/>
          <w:spacing w:val="-6"/>
          <w:sz w:val="28"/>
        </w:rPr>
      </w:pPr>
    </w:p>
    <w:p w:rsidR="00394099" w:rsidRPr="00BC7EAB" w:rsidRDefault="00394099" w:rsidP="009A49E7">
      <w:pPr>
        <w:jc w:val="left"/>
        <w:rPr>
          <w:rFonts w:ascii="TH SarabunPSK" w:hAnsi="TH SarabunPSK" w:cs="TH SarabunPSK"/>
          <w:b/>
          <w:bCs/>
          <w:spacing w:val="-6"/>
          <w:sz w:val="28"/>
        </w:rPr>
      </w:pPr>
    </w:p>
    <w:p w:rsidR="00394099" w:rsidRPr="00BC7EAB" w:rsidRDefault="00394099" w:rsidP="00394099">
      <w:pPr>
        <w:numPr>
          <w:ilvl w:val="1"/>
          <w:numId w:val="19"/>
        </w:numPr>
        <w:tabs>
          <w:tab w:val="left" w:pos="284"/>
        </w:tabs>
        <w:jc w:val="left"/>
        <w:rPr>
          <w:rFonts w:ascii="TH SarabunPSK" w:hAnsi="TH SarabunPSK" w:cs="TH SarabunPSK"/>
          <w:sz w:val="28"/>
        </w:rPr>
      </w:pP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ระบบการดูแลผู้สูงอายุที่อยู่ในภาวะพึ่งพิงแบบระยะยาว </w:t>
      </w:r>
      <w:r w:rsidRPr="00BC7EAB">
        <w:rPr>
          <w:rFonts w:ascii="TH SarabunPSK" w:hAnsi="TH SarabunPSK" w:cs="TH SarabunPSK"/>
          <w:b/>
          <w:bCs/>
          <w:sz w:val="32"/>
          <w:szCs w:val="32"/>
        </w:rPr>
        <w:t xml:space="preserve">(Long term care) </w:t>
      </w:r>
    </w:p>
    <w:p w:rsidR="00394099" w:rsidRPr="00BC7EAB" w:rsidRDefault="00394099" w:rsidP="00394099">
      <w:pPr>
        <w:numPr>
          <w:ilvl w:val="2"/>
          <w:numId w:val="19"/>
        </w:numPr>
        <w:tabs>
          <w:tab w:val="left" w:pos="284"/>
          <w:tab w:val="left" w:pos="450"/>
          <w:tab w:val="left" w:pos="993"/>
        </w:tabs>
        <w:ind w:right="-604" w:hanging="294"/>
        <w:jc w:val="left"/>
        <w:rPr>
          <w:rFonts w:ascii="TH SarabunPSK" w:hAnsi="TH SarabunPSK" w:cs="TH SarabunPSK"/>
          <w:sz w:val="32"/>
          <w:szCs w:val="32"/>
        </w:rPr>
      </w:pP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>แสดงข้อมูลเชิงปริมาณ</w:t>
      </w:r>
      <w:r w:rsidR="0089023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7EA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394099" w:rsidRPr="00BC7EAB" w:rsidRDefault="00394099" w:rsidP="00394099">
      <w:pPr>
        <w:numPr>
          <w:ilvl w:val="3"/>
          <w:numId w:val="19"/>
        </w:numPr>
        <w:tabs>
          <w:tab w:val="left" w:pos="1843"/>
        </w:tabs>
        <w:ind w:right="-604" w:firstLine="273"/>
        <w:rPr>
          <w:rFonts w:ascii="TH SarabunPSK" w:hAnsi="TH SarabunPSK" w:cs="TH SarabunPSK"/>
          <w:b/>
          <w:bCs/>
          <w:sz w:val="32"/>
          <w:szCs w:val="32"/>
        </w:rPr>
      </w:pP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>จำนวนผู้สูงอายุที่อยู่ในภาวะพึ่งพิง</w:t>
      </w:r>
      <w:r w:rsidRPr="00BC7EAB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…………………………………………………………………………………….</w:t>
      </w:r>
    </w:p>
    <w:p w:rsidR="00394099" w:rsidRPr="00BC7EAB" w:rsidRDefault="00394099" w:rsidP="00394099">
      <w:pPr>
        <w:numPr>
          <w:ilvl w:val="3"/>
          <w:numId w:val="19"/>
        </w:numPr>
        <w:tabs>
          <w:tab w:val="left" w:pos="1843"/>
        </w:tabs>
        <w:ind w:right="-604" w:firstLine="273"/>
        <w:rPr>
          <w:rFonts w:ascii="TH SarabunPSK" w:hAnsi="TH SarabunPSK" w:cs="TH SarabunPSK"/>
          <w:b/>
          <w:bCs/>
          <w:sz w:val="32"/>
          <w:szCs w:val="32"/>
        </w:rPr>
      </w:pP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จำนวนตำบลทั้งหมด </w:t>
      </w:r>
      <w:r w:rsidRPr="00BC7EAB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</w:t>
      </w:r>
      <w:r w:rsidR="00BA7A17"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BC7EAB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………………………………………….</w:t>
      </w:r>
    </w:p>
    <w:p w:rsidR="00394099" w:rsidRPr="00BC7EAB" w:rsidRDefault="00394099" w:rsidP="00394099">
      <w:pPr>
        <w:numPr>
          <w:ilvl w:val="3"/>
          <w:numId w:val="19"/>
        </w:numPr>
        <w:tabs>
          <w:tab w:val="left" w:pos="1843"/>
        </w:tabs>
        <w:ind w:right="-604" w:firstLine="273"/>
        <w:rPr>
          <w:rFonts w:ascii="TH SarabunPSK" w:hAnsi="TH SarabunPSK" w:cs="TH SarabunPSK"/>
          <w:b/>
          <w:bCs/>
          <w:sz w:val="32"/>
          <w:szCs w:val="32"/>
        </w:rPr>
      </w:pP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>จำนวนตำบลที่เข้าร่วมโครงการ</w:t>
      </w:r>
      <w:r w:rsidRPr="00BC7EAB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……………………………………………………………………………………….</w:t>
      </w:r>
    </w:p>
    <w:p w:rsidR="00394099" w:rsidRPr="00BC7EAB" w:rsidRDefault="00394099" w:rsidP="009A49E7">
      <w:pPr>
        <w:jc w:val="left"/>
        <w:rPr>
          <w:rFonts w:ascii="TH SarabunPSK" w:hAnsi="TH SarabunPSK" w:cs="TH SarabunPSK"/>
          <w:b/>
          <w:bCs/>
          <w:spacing w:val="-6"/>
          <w:sz w:val="28"/>
        </w:rPr>
        <w:sectPr w:rsidR="00394099" w:rsidRPr="00BC7EAB" w:rsidSect="0089023D">
          <w:pgSz w:w="16838" w:h="11906" w:orient="landscape"/>
          <w:pgMar w:top="1418" w:right="1529" w:bottom="1135" w:left="1418" w:header="709" w:footer="601" w:gutter="0"/>
          <w:pgNumType w:start="3"/>
          <w:cols w:space="708"/>
          <w:titlePg/>
          <w:docGrid w:linePitch="381"/>
        </w:sectPr>
      </w:pPr>
    </w:p>
    <w:p w:rsidR="004934DE" w:rsidRPr="00BC7EAB" w:rsidRDefault="004934DE" w:rsidP="004934DE">
      <w:pPr>
        <w:pStyle w:val="a3"/>
        <w:spacing w:after="120"/>
        <w:ind w:left="0"/>
        <w:jc w:val="both"/>
        <w:rPr>
          <w:rFonts w:ascii="TH SarabunPSK" w:hAnsi="TH SarabunPSK" w:cs="TH SarabunPSK"/>
          <w:b/>
          <w:bCs/>
          <w:sz w:val="32"/>
          <w:szCs w:val="32"/>
          <w:cs/>
          <w:lang w:val="en-AU"/>
        </w:rPr>
      </w:pPr>
      <w:r w:rsidRPr="00BC7EAB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4.4.2 </w:t>
      </w:r>
      <w:r w:rsidRPr="00BC7EAB">
        <w:rPr>
          <w:rFonts w:ascii="TH SarabunPSK" w:hAnsi="TH SarabunPSK" w:cs="TH SarabunPSK"/>
          <w:b/>
          <w:bCs/>
          <w:sz w:val="32"/>
          <w:szCs w:val="32"/>
          <w:cs/>
          <w:lang w:val="en-AU"/>
        </w:rPr>
        <w:t>แบบสรุปรายงาน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2268"/>
        <w:gridCol w:w="709"/>
        <w:gridCol w:w="850"/>
        <w:gridCol w:w="851"/>
        <w:gridCol w:w="851"/>
        <w:gridCol w:w="1133"/>
        <w:gridCol w:w="1418"/>
        <w:gridCol w:w="1134"/>
      </w:tblGrid>
      <w:tr w:rsidR="003464FB" w:rsidRPr="00BC7EAB" w:rsidTr="00BA7A17">
        <w:tc>
          <w:tcPr>
            <w:tcW w:w="710" w:type="dxa"/>
            <w:shd w:val="clear" w:color="auto" w:fill="D9D9D9" w:themeFill="background1" w:themeFillShade="D9"/>
          </w:tcPr>
          <w:p w:rsidR="003464FB" w:rsidRPr="00BC7EAB" w:rsidRDefault="003464FB" w:rsidP="00BA7A1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รายการตัวชี้วัด 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3464FB" w:rsidRPr="00BC7EAB" w:rsidRDefault="003464FB" w:rsidP="00BA7A1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ตำบล</w:t>
            </w:r>
            <w:r w:rsidR="00BA7A1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3464FB" w:rsidRPr="00BC7EAB" w:rsidRDefault="003464FB" w:rsidP="00BA7A1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ตำบล</w:t>
            </w:r>
            <w:r w:rsidR="00BA7A1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3464FB" w:rsidRPr="00BC7EAB" w:rsidRDefault="003464FB" w:rsidP="00BA7A1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ตำบล</w:t>
            </w:r>
            <w:r w:rsidR="00BA7A1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:rsidR="003464FB" w:rsidRPr="00BC7EAB" w:rsidRDefault="003464FB" w:rsidP="003464FB">
            <w:pPr>
              <w:ind w:left="-109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ภาพรวม</w:t>
            </w:r>
          </w:p>
          <w:p w:rsidR="003464FB" w:rsidRPr="00BC7EAB" w:rsidRDefault="00BA7A17" w:rsidP="003464FB">
            <w:pPr>
              <w:ind w:left="-109"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อำเภอ</w:t>
            </w:r>
            <w:r w:rsidR="003464FB"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/จังหวัด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ผลงาน</w:t>
            </w:r>
          </w:p>
          <w:p w:rsidR="003464FB" w:rsidRPr="00BC7EAB" w:rsidRDefault="00BA7A17" w:rsidP="00E665D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ณ ไตรมาสที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่ </w:t>
            </w:r>
            <w:r w:rsidR="003464FB"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(31 ธ.ค.58 ) 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B52325" w:rsidRPr="00BC7EAB" w:rsidRDefault="00B52325" w:rsidP="00B52325">
            <w:pPr>
              <w:ind w:left="-99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ผลงาน ณ </w:t>
            </w:r>
          </w:p>
          <w:p w:rsidR="003464FB" w:rsidRPr="00BC7EAB" w:rsidRDefault="00B52325" w:rsidP="00B52325">
            <w:pPr>
              <w:ind w:left="-99"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วันที่</w:t>
            </w:r>
            <w:r w:rsidR="003464FB" w:rsidRPr="00BC7EAB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รับตรวจฯ</w:t>
            </w:r>
          </w:p>
        </w:tc>
      </w:tr>
      <w:tr w:rsidR="003464FB" w:rsidRPr="00BC7EAB" w:rsidTr="00BA7A17">
        <w:trPr>
          <w:trHeight w:val="352"/>
        </w:trPr>
        <w:tc>
          <w:tcPr>
            <w:tcW w:w="710" w:type="dxa"/>
            <w:vMerge w:val="restart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2268" w:type="dxa"/>
            <w:vMerge w:val="restart"/>
          </w:tcPr>
          <w:p w:rsidR="003464FB" w:rsidRPr="00BC7EAB" w:rsidRDefault="003464FB" w:rsidP="003464FB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ตำบลต้นแบบ </w:t>
            </w:r>
            <w:r w:rsidRPr="00BC7EAB">
              <w:rPr>
                <w:rFonts w:ascii="TH SarabunPSK" w:hAnsi="TH SarabunPSK" w:cs="TH SarabunPSK"/>
                <w:color w:val="000000"/>
                <w:sz w:val="28"/>
              </w:rPr>
              <w:t xml:space="preserve">Long Term Care </w:t>
            </w:r>
            <w:r w:rsidRPr="00BC7EAB">
              <w:rPr>
                <w:rFonts w:ascii="TH SarabunPSK" w:hAnsi="TH SarabunPSK" w:cs="TH SarabunPSK"/>
                <w:color w:val="000000"/>
                <w:sz w:val="28"/>
                <w:cs/>
              </w:rPr>
              <w:t>ผ่านเกณฑ์</w:t>
            </w:r>
            <w:r w:rsidR="00BA7A17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BC7EAB">
              <w:rPr>
                <w:rFonts w:ascii="TH SarabunPSK" w:hAnsi="TH SarabunPSK" w:cs="TH SarabunPSK"/>
                <w:color w:val="000000"/>
                <w:sz w:val="28"/>
                <w:cs/>
              </w:rPr>
              <w:t>ร้อยละ 40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3464FB" w:rsidRPr="00BA7A17" w:rsidRDefault="003464FB" w:rsidP="003464FB">
            <w:pPr>
              <w:ind w:left="-108" w:right="-10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A7A1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เป้าหมาย 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464FB" w:rsidRPr="00BC7EAB" w:rsidTr="00BA7A17">
        <w:trPr>
          <w:trHeight w:val="350"/>
        </w:trPr>
        <w:tc>
          <w:tcPr>
            <w:tcW w:w="710" w:type="dxa"/>
            <w:vMerge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</w:tcPr>
          <w:p w:rsidR="003464FB" w:rsidRPr="00BC7EAB" w:rsidRDefault="003464FB" w:rsidP="00E665DA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3464FB" w:rsidRPr="00BA7A17" w:rsidRDefault="003464FB" w:rsidP="003464FB">
            <w:pPr>
              <w:ind w:left="-108" w:right="-10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A7A17">
              <w:rPr>
                <w:rFonts w:ascii="TH SarabunPSK" w:hAnsi="TH SarabunPSK" w:cs="TH SarabunPSK"/>
                <w:sz w:val="24"/>
                <w:szCs w:val="24"/>
                <w:cs/>
              </w:rPr>
              <w:t>ผลงาน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464FB" w:rsidRPr="00BC7EAB" w:rsidTr="00BA7A17">
        <w:trPr>
          <w:trHeight w:val="350"/>
        </w:trPr>
        <w:tc>
          <w:tcPr>
            <w:tcW w:w="710" w:type="dxa"/>
            <w:vMerge/>
            <w:tcBorders>
              <w:bottom w:val="single" w:sz="4" w:space="0" w:color="000000"/>
            </w:tcBorders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/>
            </w:tcBorders>
          </w:tcPr>
          <w:p w:rsidR="003464FB" w:rsidRPr="00BC7EAB" w:rsidRDefault="003464FB" w:rsidP="00E665DA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3464FB" w:rsidRPr="00BA7A17" w:rsidRDefault="003464FB" w:rsidP="003464FB">
            <w:pPr>
              <w:ind w:left="-108" w:right="-10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A7A17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464FB" w:rsidRPr="00BC7EAB" w:rsidTr="00BA7A17">
        <w:trPr>
          <w:trHeight w:val="352"/>
        </w:trPr>
        <w:tc>
          <w:tcPr>
            <w:tcW w:w="710" w:type="dxa"/>
            <w:vMerge w:val="restart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268" w:type="dxa"/>
            <w:vMerge w:val="restart"/>
          </w:tcPr>
          <w:p w:rsidR="003464FB" w:rsidRPr="00BC7EAB" w:rsidRDefault="003464FB" w:rsidP="003464FB">
            <w:pPr>
              <w:jc w:val="left"/>
              <w:rPr>
                <w:rFonts w:ascii="TH SarabunPSK" w:hAnsi="TH SarabunPSK" w:cs="TH SarabunPSK"/>
                <w:color w:val="000000"/>
                <w:sz w:val="28"/>
              </w:rPr>
            </w:pPr>
            <w:r w:rsidRPr="00BC7EAB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ผู้สูงอายุได้รับการประเมินและจัดทำแผนการดูแลรายบุคคล ร้อยละ </w:t>
            </w:r>
            <w:r w:rsidRPr="00BC7EAB">
              <w:rPr>
                <w:rFonts w:ascii="TH SarabunPSK" w:hAnsi="TH SarabunPSK" w:cs="TH SarabunPSK"/>
                <w:color w:val="000000"/>
                <w:sz w:val="28"/>
              </w:rPr>
              <w:t xml:space="preserve">30                       </w:t>
            </w:r>
          </w:p>
        </w:tc>
        <w:tc>
          <w:tcPr>
            <w:tcW w:w="709" w:type="dxa"/>
          </w:tcPr>
          <w:p w:rsidR="003464FB" w:rsidRPr="00BA7A17" w:rsidRDefault="003464FB" w:rsidP="003464FB">
            <w:pPr>
              <w:ind w:left="-108" w:right="-10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A7A17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850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851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851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1133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1418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1134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</w:tr>
      <w:tr w:rsidR="003464FB" w:rsidRPr="00BC7EAB" w:rsidTr="00BA7A17">
        <w:trPr>
          <w:trHeight w:val="350"/>
        </w:trPr>
        <w:tc>
          <w:tcPr>
            <w:tcW w:w="710" w:type="dxa"/>
            <w:vMerge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</w:tcPr>
          <w:p w:rsidR="003464FB" w:rsidRPr="00BC7EAB" w:rsidRDefault="003464FB" w:rsidP="00E665DA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709" w:type="dxa"/>
          </w:tcPr>
          <w:p w:rsidR="003464FB" w:rsidRPr="00BA7A17" w:rsidRDefault="003464FB" w:rsidP="003464FB">
            <w:pPr>
              <w:ind w:left="-108" w:right="-10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A7A17">
              <w:rPr>
                <w:rFonts w:ascii="TH SarabunPSK" w:hAnsi="TH SarabunPSK" w:cs="TH SarabunPSK"/>
                <w:sz w:val="24"/>
                <w:szCs w:val="24"/>
                <w:cs/>
              </w:rPr>
              <w:t>ผลงาน</w:t>
            </w:r>
          </w:p>
        </w:tc>
        <w:tc>
          <w:tcPr>
            <w:tcW w:w="850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3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464FB" w:rsidRPr="00BC7EAB" w:rsidTr="00BA7A17">
        <w:trPr>
          <w:trHeight w:val="350"/>
        </w:trPr>
        <w:tc>
          <w:tcPr>
            <w:tcW w:w="710" w:type="dxa"/>
            <w:vMerge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</w:tcPr>
          <w:p w:rsidR="003464FB" w:rsidRPr="00BC7EAB" w:rsidRDefault="003464FB" w:rsidP="00E665DA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709" w:type="dxa"/>
          </w:tcPr>
          <w:p w:rsidR="003464FB" w:rsidRPr="00BA7A17" w:rsidRDefault="003464FB" w:rsidP="003464FB">
            <w:pPr>
              <w:ind w:left="-108" w:right="-10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A7A17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</w:p>
        </w:tc>
        <w:tc>
          <w:tcPr>
            <w:tcW w:w="850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3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464FB" w:rsidRPr="00BC7EAB" w:rsidTr="00BA7A17">
        <w:trPr>
          <w:trHeight w:val="350"/>
        </w:trPr>
        <w:tc>
          <w:tcPr>
            <w:tcW w:w="710" w:type="dxa"/>
            <w:vMerge w:val="restart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C7EAB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268" w:type="dxa"/>
            <w:vMerge w:val="restart"/>
          </w:tcPr>
          <w:p w:rsidR="003464FB" w:rsidRPr="00BC7EAB" w:rsidRDefault="003464FB" w:rsidP="003464FB">
            <w:pPr>
              <w:jc w:val="left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จำนวน </w:t>
            </w:r>
            <w:r w:rsidRPr="00BC7EAB">
              <w:rPr>
                <w:rFonts w:ascii="TH SarabunPSK" w:hAnsi="TH SarabunPSK" w:cs="TH SarabunPSK"/>
                <w:color w:val="000000"/>
                <w:sz w:val="28"/>
              </w:rPr>
              <w:t xml:space="preserve">Care giver </w:t>
            </w:r>
            <w:r w:rsidRPr="00BC7EAB">
              <w:rPr>
                <w:rFonts w:ascii="TH SarabunPSK" w:hAnsi="TH SarabunPSK" w:cs="TH SarabunPSK"/>
                <w:color w:val="000000"/>
                <w:sz w:val="28"/>
                <w:cs/>
              </w:rPr>
              <w:t>ผ่านการอบรม (</w:t>
            </w:r>
            <w:r w:rsidRPr="00BC7EAB">
              <w:rPr>
                <w:rFonts w:ascii="TH SarabunPSK" w:hAnsi="TH SarabunPSK" w:cs="TH SarabunPSK"/>
                <w:color w:val="000000"/>
                <w:sz w:val="28"/>
              </w:rPr>
              <w:t xml:space="preserve">CG 1 </w:t>
            </w:r>
            <w:r w:rsidRPr="00BC7EAB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คน ต่อผู้สูงอายุติดบ้าน ติดเตียง </w:t>
            </w:r>
            <w:r w:rsidRPr="00BC7EAB">
              <w:rPr>
                <w:rFonts w:ascii="TH SarabunPSK" w:hAnsi="TH SarabunPSK" w:cs="TH SarabunPSK"/>
                <w:color w:val="000000"/>
                <w:sz w:val="28"/>
              </w:rPr>
              <w:t xml:space="preserve">10 </w:t>
            </w:r>
            <w:r w:rsidRPr="00BC7EAB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คน) </w:t>
            </w:r>
          </w:p>
        </w:tc>
        <w:tc>
          <w:tcPr>
            <w:tcW w:w="709" w:type="dxa"/>
          </w:tcPr>
          <w:p w:rsidR="003464FB" w:rsidRPr="00BA7A17" w:rsidRDefault="003464FB" w:rsidP="003464FB">
            <w:pPr>
              <w:ind w:left="-108" w:right="-10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A7A17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850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3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464FB" w:rsidRPr="00BC7EAB" w:rsidTr="00BA7A17">
        <w:trPr>
          <w:trHeight w:val="480"/>
        </w:trPr>
        <w:tc>
          <w:tcPr>
            <w:tcW w:w="710" w:type="dxa"/>
            <w:vMerge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</w:tcPr>
          <w:p w:rsidR="003464FB" w:rsidRPr="00BC7EAB" w:rsidRDefault="003464FB" w:rsidP="00E665DA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709" w:type="dxa"/>
          </w:tcPr>
          <w:p w:rsidR="003464FB" w:rsidRPr="00BA7A17" w:rsidRDefault="003464FB" w:rsidP="003464FB">
            <w:pPr>
              <w:ind w:left="-108" w:right="-10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A7A17">
              <w:rPr>
                <w:rFonts w:ascii="TH SarabunPSK" w:hAnsi="TH SarabunPSK" w:cs="TH SarabunPSK"/>
                <w:sz w:val="24"/>
                <w:szCs w:val="24"/>
                <w:cs/>
              </w:rPr>
              <w:t>ผลงาน</w:t>
            </w:r>
          </w:p>
        </w:tc>
        <w:tc>
          <w:tcPr>
            <w:tcW w:w="850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3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3464FB" w:rsidRPr="00BC7EAB" w:rsidRDefault="003464FB" w:rsidP="00E665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4934DE" w:rsidRPr="00BC7EAB" w:rsidRDefault="004934DE" w:rsidP="004934DE">
      <w:pPr>
        <w:pStyle w:val="a3"/>
        <w:ind w:left="0"/>
        <w:jc w:val="both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4934DE" w:rsidRPr="00BC7EAB" w:rsidRDefault="004934DE" w:rsidP="004934DE">
      <w:pPr>
        <w:pStyle w:val="a3"/>
        <w:ind w:left="0"/>
        <w:jc w:val="both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BC7EAB">
        <w:rPr>
          <w:rFonts w:ascii="TH SarabunPSK" w:hAnsi="TH SarabunPSK" w:cs="TH SarabunPSK"/>
          <w:b/>
          <w:bCs/>
          <w:spacing w:val="-6"/>
          <w:sz w:val="32"/>
          <w:szCs w:val="32"/>
        </w:rPr>
        <w:t>4.4.3</w:t>
      </w:r>
      <w:r w:rsidRPr="00BC7EAB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รายละเอียดผลการดำเนินงาน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808"/>
        <w:gridCol w:w="1276"/>
        <w:gridCol w:w="709"/>
        <w:gridCol w:w="726"/>
        <w:gridCol w:w="833"/>
        <w:gridCol w:w="1134"/>
        <w:gridCol w:w="1275"/>
        <w:gridCol w:w="1035"/>
        <w:gridCol w:w="1134"/>
      </w:tblGrid>
      <w:tr w:rsidR="004934DE" w:rsidRPr="00BC7EAB" w:rsidTr="00BA7A17">
        <w:trPr>
          <w:trHeight w:val="504"/>
        </w:trPr>
        <w:tc>
          <w:tcPr>
            <w:tcW w:w="1801" w:type="dxa"/>
            <w:gridSpan w:val="2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4934DE" w:rsidRPr="00BC7EAB" w:rsidRDefault="004934DE" w:rsidP="00E665D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รายละเอียดพื้นที่</w:t>
            </w:r>
          </w:p>
        </w:tc>
        <w:tc>
          <w:tcPr>
            <w:tcW w:w="2711" w:type="dxa"/>
            <w:gridSpan w:val="3"/>
            <w:shd w:val="clear" w:color="auto" w:fill="D9D9D9" w:themeFill="background1" w:themeFillShade="D9"/>
            <w:vAlign w:val="center"/>
            <w:hideMark/>
          </w:tcPr>
          <w:p w:rsidR="00522646" w:rsidRPr="00BC7EAB" w:rsidRDefault="004934DE" w:rsidP="00E665D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 xml:space="preserve">ตำบลต้นแบบ 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Long Term Care   </w:t>
            </w:r>
          </w:p>
          <w:p w:rsidR="004934DE" w:rsidRPr="00BC7EAB" w:rsidRDefault="004934DE" w:rsidP="00E665D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ผ่านเกณฑ์</w:t>
            </w:r>
          </w:p>
        </w:tc>
        <w:tc>
          <w:tcPr>
            <w:tcW w:w="3242" w:type="dxa"/>
            <w:gridSpan w:val="3"/>
            <w:shd w:val="clear" w:color="auto" w:fill="D9D9D9" w:themeFill="background1" w:themeFillShade="D9"/>
            <w:vAlign w:val="center"/>
            <w:hideMark/>
          </w:tcPr>
          <w:p w:rsidR="004934DE" w:rsidRPr="00BC7EAB" w:rsidRDefault="004934DE" w:rsidP="00E665D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ผู้สูงอายุได้รับการประเมินและ</w:t>
            </w:r>
          </w:p>
          <w:p w:rsidR="004934DE" w:rsidRPr="00BC7EAB" w:rsidRDefault="004934DE" w:rsidP="00E665D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จัดทำแผนการดูแลรายบุคคล</w:t>
            </w:r>
          </w:p>
        </w:tc>
        <w:tc>
          <w:tcPr>
            <w:tcW w:w="2169" w:type="dxa"/>
            <w:gridSpan w:val="2"/>
            <w:shd w:val="clear" w:color="auto" w:fill="D9D9D9" w:themeFill="background1" w:themeFillShade="D9"/>
          </w:tcPr>
          <w:p w:rsidR="004934DE" w:rsidRPr="00BC7EAB" w:rsidRDefault="004934DE" w:rsidP="00E665D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 xml:space="preserve">จำนวน 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Care giver </w:t>
            </w:r>
          </w:p>
          <w:p w:rsidR="004934DE" w:rsidRPr="00BC7EAB" w:rsidRDefault="004934DE" w:rsidP="00E665D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 xml:space="preserve">ผ่านการอบรม </w:t>
            </w:r>
          </w:p>
          <w:p w:rsidR="004934DE" w:rsidRPr="00BC7EAB" w:rsidRDefault="004934DE" w:rsidP="00FA693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CG 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1 คน ต่อผู้สูงอายุติดบ้าน ติดเตียง 10</w:t>
            </w:r>
            <w:r w:rsidR="00FA6933"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คน)</w:t>
            </w:r>
          </w:p>
        </w:tc>
      </w:tr>
      <w:tr w:rsidR="004934DE" w:rsidRPr="00BC7EAB" w:rsidTr="00BA7A17">
        <w:trPr>
          <w:trHeight w:val="1282"/>
        </w:trPr>
        <w:tc>
          <w:tcPr>
            <w:tcW w:w="1801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4934DE" w:rsidRPr="00BC7EAB" w:rsidRDefault="004934DE" w:rsidP="00E665DA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noWrap/>
            <w:hideMark/>
          </w:tcPr>
          <w:p w:rsidR="004934DE" w:rsidRPr="00BC7EAB" w:rsidRDefault="004934DE" w:rsidP="0052264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จำนวนตำบลทั้งหมด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/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ตำบลที่เข้าร่วมโครงการ</w:t>
            </w:r>
          </w:p>
        </w:tc>
        <w:tc>
          <w:tcPr>
            <w:tcW w:w="709" w:type="dxa"/>
            <w:shd w:val="clear" w:color="auto" w:fill="D9D9D9" w:themeFill="background1" w:themeFillShade="D9"/>
            <w:noWrap/>
            <w:hideMark/>
          </w:tcPr>
          <w:p w:rsidR="004934DE" w:rsidRPr="00BC7EAB" w:rsidRDefault="004934DE" w:rsidP="0052264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ผ่านเกณฑ์</w:t>
            </w:r>
          </w:p>
        </w:tc>
        <w:tc>
          <w:tcPr>
            <w:tcW w:w="726" w:type="dxa"/>
            <w:shd w:val="clear" w:color="auto" w:fill="D9D9D9" w:themeFill="background1" w:themeFillShade="D9"/>
            <w:noWrap/>
            <w:hideMark/>
          </w:tcPr>
          <w:p w:rsidR="004934DE" w:rsidRPr="00BC7EAB" w:rsidRDefault="004934DE" w:rsidP="0052264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ไม่ผ่านเกณฑ์</w:t>
            </w:r>
          </w:p>
        </w:tc>
        <w:tc>
          <w:tcPr>
            <w:tcW w:w="833" w:type="dxa"/>
            <w:shd w:val="clear" w:color="auto" w:fill="D9D9D9" w:themeFill="background1" w:themeFillShade="D9"/>
            <w:noWrap/>
            <w:hideMark/>
          </w:tcPr>
          <w:p w:rsidR="004934DE" w:rsidRPr="00BC7EAB" w:rsidRDefault="004934DE" w:rsidP="0052264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ผู้สูงอายุทั้งหมด</w:t>
            </w:r>
          </w:p>
        </w:tc>
        <w:tc>
          <w:tcPr>
            <w:tcW w:w="1134" w:type="dxa"/>
            <w:shd w:val="clear" w:color="auto" w:fill="D9D9D9" w:themeFill="background1" w:themeFillShade="D9"/>
            <w:noWrap/>
            <w:hideMark/>
          </w:tcPr>
          <w:p w:rsidR="004934DE" w:rsidRPr="00BC7EAB" w:rsidRDefault="004934DE" w:rsidP="0052264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ผู้สูงอายุกลุ่มติดบ้าน ติดเตียงทั้งหมด</w:t>
            </w:r>
          </w:p>
        </w:tc>
        <w:tc>
          <w:tcPr>
            <w:tcW w:w="1275" w:type="dxa"/>
            <w:shd w:val="clear" w:color="auto" w:fill="D9D9D9" w:themeFill="background1" w:themeFillShade="D9"/>
            <w:noWrap/>
            <w:hideMark/>
          </w:tcPr>
          <w:p w:rsidR="004934DE" w:rsidRPr="00BC7EAB" w:rsidRDefault="004934DE" w:rsidP="0052264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ผู้สูงอายุที่ได้รับการประเมินและจัดทำแผนการดูแลรายบุคคล</w:t>
            </w:r>
          </w:p>
        </w:tc>
        <w:tc>
          <w:tcPr>
            <w:tcW w:w="1035" w:type="dxa"/>
            <w:shd w:val="clear" w:color="auto" w:fill="D9D9D9" w:themeFill="background1" w:themeFillShade="D9"/>
          </w:tcPr>
          <w:p w:rsidR="004934DE" w:rsidRPr="00BC7EAB" w:rsidRDefault="00BA7A17" w:rsidP="0052264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จำนวน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934DE"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CG</w:t>
            </w:r>
          </w:p>
          <w:p w:rsidR="004934DE" w:rsidRPr="00BC7EAB" w:rsidRDefault="004934DE" w:rsidP="0052264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ที่ผ่านการอบรม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934DE" w:rsidRPr="00BC7EAB" w:rsidRDefault="004934DE" w:rsidP="0052264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 xml:space="preserve">จำนวน 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CG</w:t>
            </w:r>
          </w:p>
          <w:p w:rsidR="004934DE" w:rsidRPr="00BC7EAB" w:rsidRDefault="004934DE" w:rsidP="0052264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ที่ปฏิบัติงานจริง</w:t>
            </w:r>
          </w:p>
        </w:tc>
      </w:tr>
      <w:tr w:rsidR="004934DE" w:rsidRPr="00BC7EAB" w:rsidTr="00BA7A17">
        <w:trPr>
          <w:trHeight w:val="461"/>
        </w:trPr>
        <w:tc>
          <w:tcPr>
            <w:tcW w:w="993" w:type="dxa"/>
            <w:vMerge w:val="restart"/>
            <w:shd w:val="clear" w:color="auto" w:fill="auto"/>
            <w:noWrap/>
            <w:vAlign w:val="center"/>
            <w:hideMark/>
          </w:tcPr>
          <w:p w:rsidR="004934DE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อ.เมือง</w:t>
            </w: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4934DE" w:rsidRPr="00BC7EAB" w:rsidTr="00BA7A17">
        <w:trPr>
          <w:trHeight w:val="425"/>
        </w:trPr>
        <w:tc>
          <w:tcPr>
            <w:tcW w:w="993" w:type="dxa"/>
            <w:vMerge/>
            <w:shd w:val="clear" w:color="auto" w:fill="auto"/>
            <w:noWrap/>
            <w:vAlign w:val="center"/>
            <w:hideMark/>
          </w:tcPr>
          <w:p w:rsidR="004934DE" w:rsidRPr="00BC7EAB" w:rsidRDefault="004934DE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ผลงาน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4934DE" w:rsidRPr="00BC7EAB" w:rsidTr="00BA7A17">
        <w:trPr>
          <w:trHeight w:val="417"/>
        </w:trPr>
        <w:tc>
          <w:tcPr>
            <w:tcW w:w="993" w:type="dxa"/>
            <w:vMerge/>
            <w:shd w:val="clear" w:color="auto" w:fill="auto"/>
            <w:noWrap/>
            <w:vAlign w:val="center"/>
            <w:hideMark/>
          </w:tcPr>
          <w:p w:rsidR="004934DE" w:rsidRPr="00BC7EAB" w:rsidRDefault="004934DE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4934DE" w:rsidRPr="00BC7EAB" w:rsidTr="00BA7A17">
        <w:trPr>
          <w:trHeight w:val="408"/>
        </w:trPr>
        <w:tc>
          <w:tcPr>
            <w:tcW w:w="993" w:type="dxa"/>
            <w:vMerge w:val="restart"/>
            <w:shd w:val="clear" w:color="auto" w:fill="auto"/>
            <w:noWrap/>
            <w:vAlign w:val="center"/>
            <w:hideMark/>
          </w:tcPr>
          <w:p w:rsidR="004934DE" w:rsidRPr="00BC7EAB" w:rsidRDefault="00B52325" w:rsidP="00BA7A17">
            <w:pPr>
              <w:ind w:right="-108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อ.บ้านตาก</w:t>
            </w: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4934DE" w:rsidRPr="00BC7EAB" w:rsidTr="00BA7A17">
        <w:trPr>
          <w:trHeight w:val="429"/>
        </w:trPr>
        <w:tc>
          <w:tcPr>
            <w:tcW w:w="993" w:type="dxa"/>
            <w:vMerge/>
            <w:shd w:val="clear" w:color="auto" w:fill="auto"/>
            <w:noWrap/>
            <w:vAlign w:val="center"/>
            <w:hideMark/>
          </w:tcPr>
          <w:p w:rsidR="004934DE" w:rsidRPr="00BC7EAB" w:rsidRDefault="004934DE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ผลงาน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4934DE" w:rsidRPr="00BC7EAB" w:rsidTr="00BA7A17">
        <w:trPr>
          <w:trHeight w:val="393"/>
        </w:trPr>
        <w:tc>
          <w:tcPr>
            <w:tcW w:w="993" w:type="dxa"/>
            <w:vMerge/>
            <w:shd w:val="clear" w:color="auto" w:fill="auto"/>
            <w:noWrap/>
            <w:vAlign w:val="center"/>
            <w:hideMark/>
          </w:tcPr>
          <w:p w:rsidR="004934DE" w:rsidRPr="00BC7EAB" w:rsidRDefault="004934DE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934DE" w:rsidRPr="00BC7EAB" w:rsidRDefault="004934DE" w:rsidP="00B5232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52325" w:rsidRPr="00BC7EAB" w:rsidTr="00BA7A17">
        <w:trPr>
          <w:trHeight w:val="408"/>
        </w:trPr>
        <w:tc>
          <w:tcPr>
            <w:tcW w:w="993" w:type="dxa"/>
            <w:vMerge w:val="restart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อ.สามเงา</w:t>
            </w: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52325" w:rsidRPr="00BC7EAB" w:rsidTr="00BA7A17">
        <w:trPr>
          <w:trHeight w:val="429"/>
        </w:trPr>
        <w:tc>
          <w:tcPr>
            <w:tcW w:w="993" w:type="dxa"/>
            <w:vMerge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ผลงาน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52325" w:rsidRPr="00BC7EAB" w:rsidTr="00BA7A17">
        <w:trPr>
          <w:trHeight w:val="393"/>
        </w:trPr>
        <w:tc>
          <w:tcPr>
            <w:tcW w:w="993" w:type="dxa"/>
            <w:vMerge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</w:tbl>
    <w:p w:rsidR="00336B72" w:rsidRDefault="00336B72" w:rsidP="00336B72">
      <w:pPr>
        <w:pStyle w:val="a3"/>
        <w:ind w:left="360"/>
        <w:jc w:val="both"/>
        <w:rPr>
          <w:rFonts w:ascii="TH SarabunPSK" w:hAnsi="TH SarabunPSK" w:cs="TH SarabunPSK"/>
          <w:b/>
          <w:bCs/>
          <w:spacing w:val="-6"/>
          <w:sz w:val="28"/>
        </w:rPr>
      </w:pPr>
    </w:p>
    <w:p w:rsidR="00BA7A17" w:rsidRDefault="00BA7A17" w:rsidP="00336B72">
      <w:pPr>
        <w:pStyle w:val="a3"/>
        <w:ind w:left="360"/>
        <w:jc w:val="both"/>
        <w:rPr>
          <w:rFonts w:ascii="TH SarabunPSK" w:hAnsi="TH SarabunPSK" w:cs="TH SarabunPSK" w:hint="cs"/>
          <w:b/>
          <w:bCs/>
          <w:spacing w:val="-6"/>
          <w:sz w:val="28"/>
        </w:rPr>
      </w:pPr>
    </w:p>
    <w:p w:rsidR="0089023D" w:rsidRPr="00BC7EAB" w:rsidRDefault="0089023D" w:rsidP="00336B72">
      <w:pPr>
        <w:pStyle w:val="a3"/>
        <w:ind w:left="360"/>
        <w:jc w:val="both"/>
        <w:rPr>
          <w:rFonts w:ascii="TH SarabunPSK" w:hAnsi="TH SarabunPSK" w:cs="TH SarabunPSK"/>
          <w:b/>
          <w:bCs/>
          <w:spacing w:val="-6"/>
          <w:sz w:val="28"/>
        </w:rPr>
      </w:pPr>
    </w:p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5"/>
        <w:gridCol w:w="808"/>
        <w:gridCol w:w="1276"/>
        <w:gridCol w:w="709"/>
        <w:gridCol w:w="726"/>
        <w:gridCol w:w="833"/>
        <w:gridCol w:w="1134"/>
        <w:gridCol w:w="1275"/>
        <w:gridCol w:w="938"/>
        <w:gridCol w:w="1090"/>
      </w:tblGrid>
      <w:tr w:rsidR="00B52325" w:rsidRPr="00BC7EAB" w:rsidTr="00BA7A17">
        <w:trPr>
          <w:trHeight w:val="504"/>
        </w:trPr>
        <w:tc>
          <w:tcPr>
            <w:tcW w:w="1943" w:type="dxa"/>
            <w:gridSpan w:val="2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lastRenderedPageBreak/>
              <w:t>รายละเอียดพื้นที่</w:t>
            </w:r>
          </w:p>
        </w:tc>
        <w:tc>
          <w:tcPr>
            <w:tcW w:w="2711" w:type="dxa"/>
            <w:gridSpan w:val="3"/>
            <w:shd w:val="clear" w:color="auto" w:fill="D9D9D9" w:themeFill="background1" w:themeFillShade="D9"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 xml:space="preserve">ตำบลต้นแบบ 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Long Term Care   </w:t>
            </w:r>
          </w:p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ผ่านเกณฑ์</w:t>
            </w:r>
          </w:p>
        </w:tc>
        <w:tc>
          <w:tcPr>
            <w:tcW w:w="3242" w:type="dxa"/>
            <w:gridSpan w:val="3"/>
            <w:shd w:val="clear" w:color="auto" w:fill="D9D9D9" w:themeFill="background1" w:themeFillShade="D9"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ผู้สูงอายุได้รับการประเมินและ</w:t>
            </w:r>
          </w:p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จัดทำแผนการดูแลรายบุคคล</w:t>
            </w:r>
          </w:p>
        </w:tc>
        <w:tc>
          <w:tcPr>
            <w:tcW w:w="2028" w:type="dxa"/>
            <w:gridSpan w:val="2"/>
            <w:shd w:val="clear" w:color="auto" w:fill="D9D9D9" w:themeFill="background1" w:themeFillShade="D9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 xml:space="preserve">จำนวน 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Care giver </w:t>
            </w:r>
          </w:p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 xml:space="preserve">ผ่านการอบรม </w:t>
            </w:r>
          </w:p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CG 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1 คน ต่อ ผู้สูงอายุติดบ้าน ติดเตียง 10คน)</w:t>
            </w:r>
          </w:p>
        </w:tc>
      </w:tr>
      <w:tr w:rsidR="00B52325" w:rsidRPr="00BC7EAB" w:rsidTr="00BA7A17">
        <w:trPr>
          <w:trHeight w:val="1282"/>
        </w:trPr>
        <w:tc>
          <w:tcPr>
            <w:tcW w:w="194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B52325" w:rsidRPr="00BC7EAB" w:rsidRDefault="00B52325" w:rsidP="00BA7A17">
            <w:pPr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noWrap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จำนวนตำบลทั้งหมด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/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ตำบลที่เข้าร่วมโครงการ</w:t>
            </w:r>
          </w:p>
        </w:tc>
        <w:tc>
          <w:tcPr>
            <w:tcW w:w="709" w:type="dxa"/>
            <w:shd w:val="clear" w:color="auto" w:fill="D9D9D9" w:themeFill="background1" w:themeFillShade="D9"/>
            <w:noWrap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ผ่านเกณฑ์</w:t>
            </w:r>
          </w:p>
        </w:tc>
        <w:tc>
          <w:tcPr>
            <w:tcW w:w="726" w:type="dxa"/>
            <w:shd w:val="clear" w:color="auto" w:fill="D9D9D9" w:themeFill="background1" w:themeFillShade="D9"/>
            <w:noWrap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ไม่ผ่านเกณฑ์</w:t>
            </w:r>
          </w:p>
        </w:tc>
        <w:tc>
          <w:tcPr>
            <w:tcW w:w="833" w:type="dxa"/>
            <w:shd w:val="clear" w:color="auto" w:fill="D9D9D9" w:themeFill="background1" w:themeFillShade="D9"/>
            <w:noWrap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ผู้สูงอายุทั้งหมด</w:t>
            </w:r>
          </w:p>
        </w:tc>
        <w:tc>
          <w:tcPr>
            <w:tcW w:w="1134" w:type="dxa"/>
            <w:shd w:val="clear" w:color="auto" w:fill="D9D9D9" w:themeFill="background1" w:themeFillShade="D9"/>
            <w:noWrap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ผู้สูงอายุกลุ่มติดบ้าน ติดเตียงทั้งหมด</w:t>
            </w:r>
          </w:p>
        </w:tc>
        <w:tc>
          <w:tcPr>
            <w:tcW w:w="1275" w:type="dxa"/>
            <w:shd w:val="clear" w:color="auto" w:fill="D9D9D9" w:themeFill="background1" w:themeFillShade="D9"/>
            <w:noWrap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ผู้สูงอายุที่ได้รับการประเมินและจัดทำแผนการดูแลรายบุคคล</w:t>
            </w:r>
          </w:p>
        </w:tc>
        <w:tc>
          <w:tcPr>
            <w:tcW w:w="938" w:type="dxa"/>
            <w:shd w:val="clear" w:color="auto" w:fill="D9D9D9" w:themeFill="background1" w:themeFillShade="D9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 xml:space="preserve">จำนวน 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CG</w:t>
            </w:r>
          </w:p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ที่ผ่านการอบรม</w:t>
            </w:r>
          </w:p>
        </w:tc>
        <w:tc>
          <w:tcPr>
            <w:tcW w:w="1090" w:type="dxa"/>
            <w:shd w:val="clear" w:color="auto" w:fill="D9D9D9" w:themeFill="background1" w:themeFillShade="D9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 xml:space="preserve">จำนวน </w:t>
            </w: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CG</w:t>
            </w:r>
          </w:p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ที่ปฏิบัติงานจริง</w:t>
            </w:r>
          </w:p>
        </w:tc>
      </w:tr>
      <w:tr w:rsidR="00B52325" w:rsidRPr="00BC7EAB" w:rsidTr="00BA7A17">
        <w:trPr>
          <w:trHeight w:val="461"/>
        </w:trPr>
        <w:tc>
          <w:tcPr>
            <w:tcW w:w="1135" w:type="dxa"/>
            <w:vMerge w:val="restart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อ.วังเจ้า</w:t>
            </w: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52325" w:rsidRPr="00BC7EAB" w:rsidTr="00BA7A17">
        <w:trPr>
          <w:trHeight w:val="425"/>
        </w:trPr>
        <w:tc>
          <w:tcPr>
            <w:tcW w:w="1135" w:type="dxa"/>
            <w:vMerge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ผลงาน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52325" w:rsidRPr="00BC7EAB" w:rsidTr="00BA7A17">
        <w:trPr>
          <w:trHeight w:val="417"/>
        </w:trPr>
        <w:tc>
          <w:tcPr>
            <w:tcW w:w="1135" w:type="dxa"/>
            <w:vMerge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52325" w:rsidRPr="00BC7EAB" w:rsidTr="00BA7A17">
        <w:trPr>
          <w:trHeight w:val="408"/>
        </w:trPr>
        <w:tc>
          <w:tcPr>
            <w:tcW w:w="1135" w:type="dxa"/>
            <w:vMerge w:val="restart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อ.แม่สอด</w:t>
            </w: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52325" w:rsidRPr="00BC7EAB" w:rsidTr="00BA7A17">
        <w:trPr>
          <w:trHeight w:val="429"/>
        </w:trPr>
        <w:tc>
          <w:tcPr>
            <w:tcW w:w="1135" w:type="dxa"/>
            <w:vMerge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ผลงาน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52325" w:rsidRPr="00BC7EAB" w:rsidTr="00BA7A17">
        <w:trPr>
          <w:trHeight w:val="393"/>
        </w:trPr>
        <w:tc>
          <w:tcPr>
            <w:tcW w:w="1135" w:type="dxa"/>
            <w:vMerge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52325" w:rsidRPr="00BC7EAB" w:rsidTr="00BA7A17">
        <w:trPr>
          <w:trHeight w:val="408"/>
        </w:trPr>
        <w:tc>
          <w:tcPr>
            <w:tcW w:w="1135" w:type="dxa"/>
            <w:vMerge w:val="restart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อ.แม่ระมาด</w:t>
            </w: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52325" w:rsidRPr="00BC7EAB" w:rsidTr="00BA7A17">
        <w:trPr>
          <w:trHeight w:val="429"/>
        </w:trPr>
        <w:tc>
          <w:tcPr>
            <w:tcW w:w="1135" w:type="dxa"/>
            <w:vMerge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ผลงาน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52325" w:rsidRPr="00BC7EAB" w:rsidTr="00BA7A17">
        <w:trPr>
          <w:trHeight w:val="393"/>
        </w:trPr>
        <w:tc>
          <w:tcPr>
            <w:tcW w:w="1135" w:type="dxa"/>
            <w:vMerge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52325" w:rsidRPr="00BC7EAB" w:rsidTr="00BA7A17">
        <w:trPr>
          <w:trHeight w:val="408"/>
        </w:trPr>
        <w:tc>
          <w:tcPr>
            <w:tcW w:w="1135" w:type="dxa"/>
            <w:vMerge w:val="restart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ind w:right="-108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อ.ท่าสองยาง</w:t>
            </w: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52325" w:rsidRPr="00BC7EAB" w:rsidTr="00BA7A17">
        <w:trPr>
          <w:trHeight w:val="429"/>
        </w:trPr>
        <w:tc>
          <w:tcPr>
            <w:tcW w:w="1135" w:type="dxa"/>
            <w:vMerge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ผลงาน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52325" w:rsidRPr="00BC7EAB" w:rsidTr="00BA7A17">
        <w:trPr>
          <w:trHeight w:val="393"/>
        </w:trPr>
        <w:tc>
          <w:tcPr>
            <w:tcW w:w="1135" w:type="dxa"/>
            <w:vMerge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52325" w:rsidRPr="00BC7EAB" w:rsidTr="00BA7A17">
        <w:trPr>
          <w:trHeight w:val="408"/>
        </w:trPr>
        <w:tc>
          <w:tcPr>
            <w:tcW w:w="1135" w:type="dxa"/>
            <w:vMerge w:val="restart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อ.พบพระ</w:t>
            </w: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52325" w:rsidRPr="00BC7EAB" w:rsidTr="00BA7A17">
        <w:trPr>
          <w:trHeight w:val="429"/>
        </w:trPr>
        <w:tc>
          <w:tcPr>
            <w:tcW w:w="1135" w:type="dxa"/>
            <w:vMerge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ผลงาน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52325" w:rsidRPr="00BC7EAB" w:rsidTr="00BA7A17">
        <w:trPr>
          <w:trHeight w:val="393"/>
        </w:trPr>
        <w:tc>
          <w:tcPr>
            <w:tcW w:w="1135" w:type="dxa"/>
            <w:vMerge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52325" w:rsidRPr="00BC7EAB" w:rsidTr="00BA7A17">
        <w:trPr>
          <w:trHeight w:val="408"/>
        </w:trPr>
        <w:tc>
          <w:tcPr>
            <w:tcW w:w="1135" w:type="dxa"/>
            <w:vMerge w:val="restart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อ.</w:t>
            </w:r>
            <w:r w:rsidR="00FA6933" w:rsidRPr="00BC7EAB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อุ้มผาง</w:t>
            </w: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52325" w:rsidRPr="00BC7EAB" w:rsidTr="00BA7A17">
        <w:trPr>
          <w:trHeight w:val="429"/>
        </w:trPr>
        <w:tc>
          <w:tcPr>
            <w:tcW w:w="1135" w:type="dxa"/>
            <w:vMerge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ผลงาน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B52325" w:rsidRPr="00BC7EAB" w:rsidTr="00BA7A17">
        <w:trPr>
          <w:trHeight w:val="393"/>
        </w:trPr>
        <w:tc>
          <w:tcPr>
            <w:tcW w:w="1135" w:type="dxa"/>
            <w:vMerge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BC7EA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B52325" w:rsidRPr="00BC7EAB" w:rsidRDefault="00B52325" w:rsidP="00BA7A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</w:tbl>
    <w:p w:rsidR="00B52325" w:rsidRPr="00BC7EAB" w:rsidRDefault="00B52325" w:rsidP="00336B72">
      <w:pPr>
        <w:pStyle w:val="a3"/>
        <w:ind w:left="360"/>
        <w:jc w:val="both"/>
        <w:rPr>
          <w:rFonts w:ascii="TH SarabunPSK" w:hAnsi="TH SarabunPSK" w:cs="TH SarabunPSK"/>
          <w:b/>
          <w:bCs/>
          <w:spacing w:val="-6"/>
          <w:sz w:val="28"/>
        </w:rPr>
      </w:pPr>
    </w:p>
    <w:p w:rsidR="00B52325" w:rsidRPr="00BC7EAB" w:rsidRDefault="00B52325" w:rsidP="00336B72">
      <w:pPr>
        <w:pStyle w:val="a3"/>
        <w:ind w:left="360"/>
        <w:jc w:val="both"/>
        <w:rPr>
          <w:rFonts w:ascii="TH SarabunPSK" w:hAnsi="TH SarabunPSK" w:cs="TH SarabunPSK"/>
          <w:b/>
          <w:bCs/>
          <w:spacing w:val="-6"/>
          <w:sz w:val="28"/>
        </w:rPr>
      </w:pPr>
    </w:p>
    <w:p w:rsidR="00124FC3" w:rsidRPr="00BC7EAB" w:rsidRDefault="00124FC3" w:rsidP="00BC7EAB">
      <w:pPr>
        <w:pStyle w:val="a3"/>
        <w:numPr>
          <w:ilvl w:val="0"/>
          <w:numId w:val="20"/>
        </w:numPr>
        <w:ind w:left="284" w:hanging="284"/>
        <w:jc w:val="both"/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BC7EAB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ความสำเร็จ (</w:t>
      </w:r>
      <w:r w:rsidRPr="00BC7EAB">
        <w:rPr>
          <w:rFonts w:ascii="TH SarabunPSK" w:hAnsi="TH SarabunPSK" w:cs="TH SarabunPSK"/>
          <w:b/>
          <w:bCs/>
          <w:spacing w:val="-6"/>
          <w:sz w:val="32"/>
          <w:szCs w:val="32"/>
        </w:rPr>
        <w:t>Key Risk Area</w:t>
      </w:r>
      <w:r w:rsidR="00BA7A17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BC7EAB">
        <w:rPr>
          <w:rFonts w:ascii="TH SarabunPSK" w:hAnsi="TH SarabunPSK" w:cs="TH SarabunPSK"/>
          <w:b/>
          <w:bCs/>
          <w:spacing w:val="-6"/>
          <w:sz w:val="32"/>
          <w:szCs w:val="32"/>
        </w:rPr>
        <w:t>/ Key Risk Factor)</w:t>
      </w:r>
      <w:r w:rsidRPr="00BC7EAB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ซึ่งได้จากการวินิจฉ</w:t>
      </w:r>
      <w:r w:rsidR="00BA7A17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ัย ประมวล วิเคราะห์ </w:t>
      </w:r>
      <w:r w:rsidR="00BC7EAB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สังเคราะห์</w:t>
      </w:r>
      <w:r w:rsidRPr="00BC7EAB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จากการตรวจติดตาม</w:t>
      </w:r>
    </w:p>
    <w:p w:rsidR="00124FC3" w:rsidRPr="00BC7EAB" w:rsidRDefault="00124FC3" w:rsidP="00124FC3">
      <w:pPr>
        <w:pStyle w:val="a3"/>
        <w:ind w:left="0"/>
        <w:jc w:val="both"/>
        <w:rPr>
          <w:rFonts w:ascii="TH SarabunPSK" w:hAnsi="TH SarabunPSK" w:cs="TH SarabunPSK"/>
          <w:sz w:val="32"/>
          <w:szCs w:val="32"/>
        </w:rPr>
      </w:pPr>
      <w:r w:rsidRPr="00BC7EA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124FC3" w:rsidRPr="00BC7EAB" w:rsidRDefault="00124FC3" w:rsidP="00124FC3">
      <w:pPr>
        <w:pStyle w:val="a3"/>
        <w:ind w:left="0"/>
        <w:jc w:val="both"/>
        <w:rPr>
          <w:rFonts w:ascii="TH SarabunPSK" w:hAnsi="TH SarabunPSK" w:cs="TH SarabunPSK"/>
          <w:sz w:val="32"/>
          <w:szCs w:val="32"/>
        </w:rPr>
      </w:pPr>
      <w:r w:rsidRPr="00BC7EA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FA6933" w:rsidRPr="00BC7EAB" w:rsidRDefault="00FA6933" w:rsidP="00124FC3">
      <w:pPr>
        <w:pStyle w:val="a3"/>
        <w:ind w:left="0"/>
        <w:jc w:val="both"/>
        <w:rPr>
          <w:rFonts w:ascii="TH SarabunPSK" w:hAnsi="TH SarabunPSK" w:cs="TH SarabunPSK"/>
          <w:sz w:val="28"/>
        </w:rPr>
      </w:pPr>
    </w:p>
    <w:p w:rsidR="00FA6933" w:rsidRPr="00BC7EAB" w:rsidRDefault="00FA6933" w:rsidP="00124FC3">
      <w:pPr>
        <w:pStyle w:val="a3"/>
        <w:ind w:left="0"/>
        <w:jc w:val="both"/>
        <w:rPr>
          <w:rFonts w:ascii="TH SarabunPSK" w:hAnsi="TH SarabunPSK" w:cs="TH SarabunPSK"/>
          <w:sz w:val="28"/>
        </w:rPr>
      </w:pPr>
    </w:p>
    <w:p w:rsidR="00FA6933" w:rsidRPr="00BC7EAB" w:rsidRDefault="00FA6933" w:rsidP="00124FC3">
      <w:pPr>
        <w:pStyle w:val="a3"/>
        <w:ind w:left="0"/>
        <w:jc w:val="both"/>
        <w:rPr>
          <w:rFonts w:ascii="TH SarabunPSK" w:hAnsi="TH SarabunPSK" w:cs="TH SarabunPSK"/>
          <w:sz w:val="28"/>
        </w:rPr>
      </w:pPr>
    </w:p>
    <w:p w:rsidR="00FA6933" w:rsidRPr="00BC7EAB" w:rsidRDefault="00FA6933" w:rsidP="00124FC3">
      <w:pPr>
        <w:pStyle w:val="a3"/>
        <w:ind w:left="0"/>
        <w:jc w:val="both"/>
        <w:rPr>
          <w:rFonts w:ascii="TH SarabunPSK" w:hAnsi="TH SarabunPSK" w:cs="TH SarabunPSK"/>
          <w:sz w:val="28"/>
        </w:rPr>
      </w:pPr>
    </w:p>
    <w:p w:rsidR="00124FC3" w:rsidRPr="00BC7EAB" w:rsidRDefault="00124FC3" w:rsidP="00BC7EAB">
      <w:pPr>
        <w:numPr>
          <w:ilvl w:val="0"/>
          <w:numId w:val="20"/>
        </w:numPr>
        <w:tabs>
          <w:tab w:val="left" w:pos="240"/>
        </w:tabs>
        <w:spacing w:line="276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ปัญหา อุปสรรค</w:t>
      </w:r>
      <w:r w:rsidR="00BA7A1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>และข้อเสนอแนะ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04"/>
        <w:gridCol w:w="4395"/>
      </w:tblGrid>
      <w:tr w:rsidR="00FA6933" w:rsidRPr="00BC7EAB" w:rsidTr="00BC7EAB">
        <w:tc>
          <w:tcPr>
            <w:tcW w:w="4404" w:type="dxa"/>
            <w:shd w:val="clear" w:color="auto" w:fill="D9D9D9" w:themeFill="background1" w:themeFillShade="D9"/>
          </w:tcPr>
          <w:p w:rsidR="00FA6933" w:rsidRPr="00BC7EAB" w:rsidRDefault="00FA6933" w:rsidP="0040194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ปัญหา/อุปสรรค/ปัจจัยที่ทำให้การดำเนินงาน</w:t>
            </w:r>
          </w:p>
          <w:p w:rsidR="00FA6933" w:rsidRPr="00BC7EAB" w:rsidRDefault="00FA6933" w:rsidP="0040194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ไม่บรรลุวัตถุประสงค์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:rsidR="00BC7EAB" w:rsidRDefault="00FA6933" w:rsidP="00401949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7E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สิ่งที่ผู้ทำหน้าที่ตรวจราชการรับไปประสาน </w:t>
            </w:r>
          </w:p>
          <w:p w:rsidR="00FA6933" w:rsidRPr="00BC7EAB" w:rsidRDefault="00BA7A17" w:rsidP="00401949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หรือ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FA6933" w:rsidRPr="00BC7E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ดำเนินการต่อ</w:t>
            </w:r>
          </w:p>
        </w:tc>
      </w:tr>
      <w:tr w:rsidR="00FA6933" w:rsidRPr="00BC7EAB" w:rsidTr="00BC7EAB">
        <w:tc>
          <w:tcPr>
            <w:tcW w:w="4404" w:type="dxa"/>
          </w:tcPr>
          <w:p w:rsidR="00FA6933" w:rsidRPr="00BC7EAB" w:rsidRDefault="00FA6933" w:rsidP="00401949">
            <w:pPr>
              <w:pStyle w:val="a3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95" w:type="dxa"/>
          </w:tcPr>
          <w:p w:rsidR="00FA6933" w:rsidRPr="00BC7EAB" w:rsidRDefault="00FA6933" w:rsidP="00401949">
            <w:pPr>
              <w:pStyle w:val="a3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A6933" w:rsidRPr="00BC7EAB" w:rsidTr="00BC7EAB">
        <w:tc>
          <w:tcPr>
            <w:tcW w:w="4404" w:type="dxa"/>
          </w:tcPr>
          <w:p w:rsidR="00FA6933" w:rsidRPr="00BC7EAB" w:rsidRDefault="00FA6933" w:rsidP="00401949">
            <w:pPr>
              <w:pStyle w:val="a3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95" w:type="dxa"/>
          </w:tcPr>
          <w:p w:rsidR="00FA6933" w:rsidRPr="00BC7EAB" w:rsidRDefault="00FA6933" w:rsidP="00401949">
            <w:pPr>
              <w:pStyle w:val="a3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124FC3" w:rsidRPr="00BC7EAB" w:rsidRDefault="00124FC3" w:rsidP="00124FC3">
      <w:pPr>
        <w:pStyle w:val="a3"/>
        <w:ind w:left="240"/>
        <w:jc w:val="both"/>
        <w:rPr>
          <w:rFonts w:ascii="TH SarabunPSK" w:hAnsi="TH SarabunPSK" w:cs="TH SarabunPSK"/>
          <w:b/>
          <w:bCs/>
          <w:sz w:val="28"/>
        </w:rPr>
      </w:pPr>
    </w:p>
    <w:p w:rsidR="00124FC3" w:rsidRPr="00BC7EAB" w:rsidRDefault="00124FC3" w:rsidP="004934DE">
      <w:pPr>
        <w:numPr>
          <w:ilvl w:val="0"/>
          <w:numId w:val="20"/>
        </w:num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ข้อเสนอแนะต่อนโยบาย</w:t>
      </w:r>
      <w:r w:rsidRPr="00BC7EAB">
        <w:rPr>
          <w:rFonts w:ascii="TH SarabunPSK" w:hAnsi="TH SarabunPSK" w:cs="TH SarabunPSK"/>
          <w:b/>
          <w:bCs/>
          <w:sz w:val="32"/>
          <w:szCs w:val="32"/>
        </w:rPr>
        <w:t xml:space="preserve"> /</w:t>
      </w:r>
      <w:r w:rsidR="00BA7A1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>ต่อส่วนกล</w:t>
      </w:r>
      <w:r w:rsidR="00BA7A17">
        <w:rPr>
          <w:rFonts w:ascii="TH SarabunPSK" w:hAnsi="TH SarabunPSK" w:cs="TH SarabunPSK"/>
          <w:b/>
          <w:bCs/>
          <w:sz w:val="32"/>
          <w:szCs w:val="32"/>
          <w:cs/>
        </w:rPr>
        <w:t xml:space="preserve">าง / ต่อผู้บริหาร / ต่อระเบียบ </w:t>
      </w: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>กฎหมาย</w:t>
      </w:r>
    </w:p>
    <w:p w:rsidR="00124FC3" w:rsidRPr="00BC7EAB" w:rsidRDefault="00124FC3" w:rsidP="00124FC3">
      <w:pPr>
        <w:jc w:val="both"/>
        <w:rPr>
          <w:rFonts w:ascii="TH SarabunPSK" w:hAnsi="TH SarabunPSK" w:cs="TH SarabunPSK"/>
          <w:sz w:val="32"/>
          <w:szCs w:val="32"/>
        </w:rPr>
      </w:pPr>
      <w:r w:rsidRPr="00BC7EA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FA6933" w:rsidRPr="00BC7EAB" w:rsidRDefault="00FA6933" w:rsidP="00FA6933">
      <w:pPr>
        <w:jc w:val="both"/>
        <w:rPr>
          <w:rFonts w:ascii="TH SarabunPSK" w:hAnsi="TH SarabunPSK" w:cs="TH SarabunPSK"/>
          <w:sz w:val="32"/>
          <w:szCs w:val="32"/>
        </w:rPr>
      </w:pPr>
      <w:r w:rsidRPr="00BC7EA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FA6933" w:rsidRPr="00BC7EAB" w:rsidRDefault="00FA6933" w:rsidP="00FA6933">
      <w:pPr>
        <w:jc w:val="both"/>
        <w:rPr>
          <w:rFonts w:ascii="TH SarabunPSK" w:hAnsi="TH SarabunPSK" w:cs="TH SarabunPSK"/>
          <w:sz w:val="32"/>
          <w:szCs w:val="32"/>
        </w:rPr>
      </w:pPr>
      <w:r w:rsidRPr="00BC7EA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FA6933" w:rsidRPr="00BC7EAB" w:rsidRDefault="00FA6933" w:rsidP="00124FC3">
      <w:pPr>
        <w:jc w:val="both"/>
        <w:rPr>
          <w:rFonts w:ascii="TH SarabunPSK" w:hAnsi="TH SarabunPSK" w:cs="TH SarabunPSK"/>
          <w:sz w:val="32"/>
          <w:szCs w:val="32"/>
        </w:rPr>
      </w:pPr>
    </w:p>
    <w:p w:rsidR="00124FC3" w:rsidRPr="00BC7EAB" w:rsidRDefault="00124FC3" w:rsidP="004934DE">
      <w:pPr>
        <w:numPr>
          <w:ilvl w:val="0"/>
          <w:numId w:val="20"/>
        </w:num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นวัตกรรมที่สามารถเป็นแบบอย่าง </w:t>
      </w:r>
      <w:r w:rsidRPr="00BC7EAB">
        <w:rPr>
          <w:rFonts w:ascii="TH SarabunPSK" w:hAnsi="TH SarabunPSK" w:cs="TH SarabunPSK"/>
          <w:sz w:val="32"/>
          <w:szCs w:val="32"/>
          <w:cs/>
        </w:rPr>
        <w:t>(ถ้ามี)</w:t>
      </w:r>
    </w:p>
    <w:p w:rsidR="00124FC3" w:rsidRPr="00BC7EAB" w:rsidRDefault="00124FC3" w:rsidP="00124FC3">
      <w:pPr>
        <w:jc w:val="both"/>
        <w:rPr>
          <w:rFonts w:ascii="TH SarabunPSK" w:hAnsi="TH SarabunPSK" w:cs="TH SarabunPSK"/>
          <w:sz w:val="32"/>
          <w:szCs w:val="32"/>
        </w:rPr>
      </w:pPr>
      <w:r w:rsidRPr="00BC7EA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FA6933" w:rsidRPr="00BC7EAB" w:rsidRDefault="00FA6933" w:rsidP="00FA6933">
      <w:pPr>
        <w:jc w:val="both"/>
        <w:rPr>
          <w:rFonts w:ascii="TH SarabunPSK" w:hAnsi="TH SarabunPSK" w:cs="TH SarabunPSK"/>
          <w:sz w:val="32"/>
          <w:szCs w:val="32"/>
        </w:rPr>
      </w:pPr>
      <w:r w:rsidRPr="00BC7EA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FA6933" w:rsidRPr="00BC7EAB" w:rsidRDefault="00FA6933" w:rsidP="00FA6933">
      <w:pPr>
        <w:jc w:val="both"/>
        <w:rPr>
          <w:rFonts w:ascii="TH SarabunPSK" w:hAnsi="TH SarabunPSK" w:cs="TH SarabunPSK"/>
          <w:sz w:val="32"/>
          <w:szCs w:val="32"/>
        </w:rPr>
      </w:pPr>
      <w:r w:rsidRPr="00BC7EA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FA6933" w:rsidRPr="00BC7EAB" w:rsidRDefault="00FA6933" w:rsidP="00124FC3">
      <w:pPr>
        <w:jc w:val="both"/>
        <w:rPr>
          <w:rFonts w:ascii="TH SarabunPSK" w:hAnsi="TH SarabunPSK" w:cs="TH SarabunPSK"/>
          <w:sz w:val="28"/>
        </w:rPr>
      </w:pPr>
    </w:p>
    <w:p w:rsidR="00124FC3" w:rsidRPr="00BC7EAB" w:rsidRDefault="00124FC3" w:rsidP="00124FC3">
      <w:pPr>
        <w:pStyle w:val="a3"/>
        <w:ind w:left="240"/>
        <w:jc w:val="both"/>
        <w:rPr>
          <w:rFonts w:ascii="TH SarabunPSK" w:hAnsi="TH SarabunPSK" w:cs="TH SarabunPSK"/>
          <w:b/>
          <w:bCs/>
          <w:sz w:val="28"/>
        </w:rPr>
      </w:pPr>
    </w:p>
    <w:p w:rsidR="00FA6933" w:rsidRPr="00BC7EAB" w:rsidRDefault="00FA6933" w:rsidP="00FA6933">
      <w:pPr>
        <w:pStyle w:val="a3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BC7EAB">
        <w:rPr>
          <w:rFonts w:ascii="TH SarabunPSK" w:hAnsi="TH SarabunPSK" w:cs="TH SarabunPSK"/>
          <w:b/>
          <w:bCs/>
          <w:sz w:val="32"/>
          <w:szCs w:val="32"/>
          <w:cs/>
        </w:rPr>
        <w:t>ผู้รายงาน</w:t>
      </w:r>
    </w:p>
    <w:p w:rsidR="00FA6933" w:rsidRPr="00BC7EAB" w:rsidRDefault="00FA6933" w:rsidP="00FA6933">
      <w:pPr>
        <w:pStyle w:val="a3"/>
        <w:ind w:left="284"/>
        <w:rPr>
          <w:rFonts w:ascii="TH SarabunPSK" w:hAnsi="TH SarabunPSK" w:cs="TH SarabunPSK"/>
          <w:sz w:val="32"/>
          <w:szCs w:val="32"/>
        </w:rPr>
      </w:pPr>
      <w:r w:rsidRPr="00BC7EAB">
        <w:rPr>
          <w:rFonts w:ascii="TH SarabunPSK" w:hAnsi="TH SarabunPSK" w:cs="TH SarabunPSK"/>
          <w:sz w:val="32"/>
          <w:szCs w:val="32"/>
          <w:cs/>
        </w:rPr>
        <w:t xml:space="preserve">ชื่อผู้รับผิดชอบ    </w:t>
      </w:r>
      <w:r w:rsidRPr="00BC7EAB">
        <w:rPr>
          <w:rFonts w:ascii="TH SarabunPSK" w:hAnsi="TH SarabunPSK" w:cs="TH SarabunPSK"/>
          <w:sz w:val="32"/>
          <w:szCs w:val="32"/>
        </w:rPr>
        <w:t xml:space="preserve">: </w:t>
      </w:r>
      <w:r w:rsidR="00BA7A17">
        <w:rPr>
          <w:rFonts w:ascii="TH SarabunPSK" w:hAnsi="TH SarabunPSK" w:cs="TH SarabunPSK"/>
          <w:sz w:val="32"/>
          <w:szCs w:val="32"/>
          <w:cs/>
        </w:rPr>
        <w:t xml:space="preserve">นางจันทร์นิภา </w:t>
      </w:r>
      <w:r w:rsidRPr="00BC7EAB">
        <w:rPr>
          <w:rFonts w:ascii="TH SarabunPSK" w:hAnsi="TH SarabunPSK" w:cs="TH SarabunPSK"/>
          <w:sz w:val="32"/>
          <w:szCs w:val="32"/>
          <w:cs/>
        </w:rPr>
        <w:t>ตันภูมิประเทศ</w:t>
      </w:r>
      <w:r w:rsidRPr="00BC7EAB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BA7A17">
        <w:rPr>
          <w:rFonts w:ascii="TH SarabunPSK" w:hAnsi="TH SarabunPSK" w:cs="TH SarabunPSK"/>
          <w:sz w:val="32"/>
          <w:szCs w:val="32"/>
          <w:cs/>
        </w:rPr>
        <w:t xml:space="preserve">วัน/เดือน/ปี </w:t>
      </w:r>
      <w:r w:rsidR="00BA7A17">
        <w:rPr>
          <w:rFonts w:ascii="TH SarabunPSK" w:hAnsi="TH SarabunPSK" w:cs="TH SarabunPSK"/>
          <w:sz w:val="32"/>
          <w:szCs w:val="32"/>
        </w:rPr>
        <w:t>:</w:t>
      </w:r>
      <w:r w:rsidRPr="00BC7EAB">
        <w:rPr>
          <w:rFonts w:ascii="TH SarabunPSK" w:hAnsi="TH SarabunPSK" w:cs="TH SarabunPSK"/>
          <w:sz w:val="32"/>
          <w:szCs w:val="32"/>
        </w:rPr>
        <w:t xml:space="preserve"> </w:t>
      </w:r>
    </w:p>
    <w:p w:rsidR="00FA6933" w:rsidRPr="00BC7EAB" w:rsidRDefault="00FA6933" w:rsidP="00FA6933">
      <w:pPr>
        <w:pStyle w:val="a3"/>
        <w:ind w:left="284"/>
        <w:rPr>
          <w:rFonts w:ascii="TH SarabunPSK" w:hAnsi="TH SarabunPSK" w:cs="TH SarabunPSK"/>
          <w:sz w:val="32"/>
          <w:szCs w:val="32"/>
          <w:cs/>
        </w:rPr>
      </w:pPr>
      <w:r w:rsidRPr="00BC7EAB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BC7EAB">
        <w:rPr>
          <w:rFonts w:ascii="TH SarabunPSK" w:hAnsi="TH SarabunPSK" w:cs="TH SarabunPSK"/>
          <w:sz w:val="32"/>
          <w:szCs w:val="32"/>
          <w:cs/>
        </w:rPr>
        <w:tab/>
      </w:r>
      <w:r w:rsidRPr="00BC7EAB">
        <w:rPr>
          <w:rFonts w:ascii="TH SarabunPSK" w:hAnsi="TH SarabunPSK" w:cs="TH SarabunPSK"/>
          <w:sz w:val="32"/>
          <w:szCs w:val="32"/>
        </w:rPr>
        <w:t xml:space="preserve">     : </w:t>
      </w:r>
      <w:r w:rsidRPr="00BC7EAB">
        <w:rPr>
          <w:rFonts w:ascii="TH SarabunPSK" w:hAnsi="TH SarabunPSK" w:cs="TH SarabunPSK"/>
          <w:sz w:val="32"/>
          <w:szCs w:val="32"/>
          <w:cs/>
        </w:rPr>
        <w:t>นักวิชาการสาธารณสุขชำนาญการ</w:t>
      </w:r>
      <w:r w:rsidRPr="00BC7EAB">
        <w:rPr>
          <w:rFonts w:ascii="TH SarabunPSK" w:hAnsi="TH SarabunPSK" w:cs="TH SarabunPSK"/>
          <w:sz w:val="32"/>
          <w:szCs w:val="32"/>
        </w:rPr>
        <w:t xml:space="preserve">    </w:t>
      </w:r>
      <w:r w:rsidRPr="00BC7EAB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BC7EAB">
        <w:rPr>
          <w:rFonts w:ascii="TH SarabunPSK" w:hAnsi="TH SarabunPSK" w:cs="TH SarabunPSK"/>
          <w:sz w:val="32"/>
          <w:szCs w:val="32"/>
          <w:cs/>
        </w:rPr>
        <w:t xml:space="preserve">ฝ่าย </w:t>
      </w:r>
      <w:r w:rsidRPr="00BC7EAB">
        <w:rPr>
          <w:rFonts w:ascii="TH SarabunPSK" w:hAnsi="TH SarabunPSK" w:cs="TH SarabunPSK"/>
          <w:sz w:val="32"/>
          <w:szCs w:val="32"/>
        </w:rPr>
        <w:t xml:space="preserve">: </w:t>
      </w:r>
      <w:r w:rsidRPr="00BC7EAB">
        <w:rPr>
          <w:rFonts w:ascii="TH SarabunPSK" w:hAnsi="TH SarabunPSK" w:cs="TH SarabunPSK"/>
          <w:sz w:val="32"/>
          <w:szCs w:val="32"/>
          <w:cs/>
        </w:rPr>
        <w:t>ส่งเสริมสุขภาพ</w:t>
      </w:r>
    </w:p>
    <w:p w:rsidR="00FA6933" w:rsidRPr="00BC7EAB" w:rsidRDefault="00FA6933" w:rsidP="00FA6933">
      <w:pPr>
        <w:pStyle w:val="a3"/>
        <w:ind w:left="284" w:right="-589"/>
        <w:rPr>
          <w:rFonts w:ascii="TH SarabunPSK" w:hAnsi="TH SarabunPSK" w:cs="TH SarabunPSK"/>
          <w:sz w:val="32"/>
          <w:szCs w:val="32"/>
          <w:cs/>
        </w:rPr>
      </w:pPr>
      <w:r w:rsidRPr="00BC7EAB">
        <w:rPr>
          <w:rFonts w:ascii="TH SarabunPSK" w:hAnsi="TH SarabunPSK" w:cs="TH SarabunPSK"/>
          <w:sz w:val="32"/>
          <w:szCs w:val="32"/>
          <w:cs/>
        </w:rPr>
        <w:t>เบอร์โทรศัพท์</w:t>
      </w:r>
      <w:r w:rsidRPr="00BC7EA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BC7EAB">
        <w:rPr>
          <w:rFonts w:ascii="TH SarabunPSK" w:hAnsi="TH SarabunPSK" w:cs="TH SarabunPSK"/>
          <w:sz w:val="32"/>
          <w:szCs w:val="32"/>
        </w:rPr>
        <w:t>:</w:t>
      </w:r>
      <w:r w:rsidRPr="00BC7EAB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C92EEB" w:rsidRPr="00BC7EAB">
        <w:rPr>
          <w:rFonts w:ascii="TH SarabunPSK" w:hAnsi="TH SarabunPSK" w:cs="TH SarabunPSK"/>
          <w:sz w:val="32"/>
          <w:szCs w:val="32"/>
        </w:rPr>
        <w:tab/>
      </w:r>
      <w:r w:rsidR="00C92EEB" w:rsidRPr="00BC7EAB">
        <w:rPr>
          <w:rFonts w:ascii="TH SarabunPSK" w:hAnsi="TH SarabunPSK" w:cs="TH SarabunPSK"/>
          <w:sz w:val="32"/>
          <w:szCs w:val="32"/>
        </w:rPr>
        <w:tab/>
      </w:r>
      <w:r w:rsidR="00C92EEB" w:rsidRPr="00BC7EAB">
        <w:rPr>
          <w:rFonts w:ascii="TH SarabunPSK" w:hAnsi="TH SarabunPSK" w:cs="TH SarabunPSK"/>
          <w:sz w:val="32"/>
          <w:szCs w:val="32"/>
        </w:rPr>
        <w:tab/>
      </w:r>
      <w:r w:rsidR="00C92EEB" w:rsidRPr="00BC7EAB">
        <w:rPr>
          <w:rFonts w:ascii="TH SarabunPSK" w:hAnsi="TH SarabunPSK" w:cs="TH SarabunPSK"/>
          <w:sz w:val="32"/>
          <w:szCs w:val="32"/>
        </w:rPr>
        <w:tab/>
      </w:r>
      <w:r w:rsidR="00BA7A17">
        <w:rPr>
          <w:rFonts w:ascii="TH SarabunPSK" w:hAnsi="TH SarabunPSK" w:cs="TH SarabunPSK"/>
          <w:sz w:val="32"/>
          <w:szCs w:val="32"/>
        </w:rPr>
        <w:t xml:space="preserve">    </w:t>
      </w:r>
      <w:r w:rsidRPr="00BC7EAB">
        <w:rPr>
          <w:rFonts w:ascii="TH SarabunPSK" w:hAnsi="TH SarabunPSK" w:cs="TH SarabunPSK"/>
          <w:sz w:val="32"/>
          <w:szCs w:val="32"/>
        </w:rPr>
        <w:t xml:space="preserve">E-mail   : </w:t>
      </w:r>
    </w:p>
    <w:p w:rsidR="00124FC3" w:rsidRPr="00BC7EAB" w:rsidRDefault="00124FC3" w:rsidP="00FA6933">
      <w:pPr>
        <w:pStyle w:val="a3"/>
        <w:ind w:left="240"/>
        <w:jc w:val="both"/>
        <w:rPr>
          <w:rFonts w:ascii="TH SarabunPSK" w:hAnsi="TH SarabunPSK" w:cs="TH SarabunPSK"/>
          <w:sz w:val="28"/>
          <w:cs/>
        </w:rPr>
      </w:pPr>
      <w:r w:rsidRPr="00BC7EAB">
        <w:rPr>
          <w:rFonts w:ascii="TH SarabunPSK" w:hAnsi="TH SarabunPSK" w:cs="TH SarabunPSK"/>
          <w:b/>
          <w:bCs/>
          <w:sz w:val="28"/>
          <w:cs/>
        </w:rPr>
        <w:tab/>
      </w:r>
      <w:r w:rsidRPr="00BC7EAB">
        <w:rPr>
          <w:rFonts w:ascii="TH SarabunPSK" w:hAnsi="TH SarabunPSK" w:cs="TH SarabunPSK"/>
          <w:b/>
          <w:bCs/>
          <w:sz w:val="28"/>
          <w:cs/>
        </w:rPr>
        <w:tab/>
      </w:r>
      <w:r w:rsidRPr="00BC7EAB">
        <w:rPr>
          <w:rFonts w:ascii="TH SarabunPSK" w:hAnsi="TH SarabunPSK" w:cs="TH SarabunPSK"/>
          <w:b/>
          <w:bCs/>
          <w:sz w:val="28"/>
          <w:cs/>
        </w:rPr>
        <w:tab/>
      </w:r>
      <w:r w:rsidRPr="00BC7EAB">
        <w:rPr>
          <w:rFonts w:ascii="TH SarabunPSK" w:hAnsi="TH SarabunPSK" w:cs="TH SarabunPSK"/>
          <w:b/>
          <w:bCs/>
          <w:sz w:val="28"/>
          <w:cs/>
        </w:rPr>
        <w:tab/>
      </w:r>
      <w:r w:rsidRPr="00BC7EAB">
        <w:rPr>
          <w:rFonts w:ascii="TH SarabunPSK" w:hAnsi="TH SarabunPSK" w:cs="TH SarabunPSK"/>
          <w:b/>
          <w:bCs/>
          <w:sz w:val="28"/>
          <w:cs/>
        </w:rPr>
        <w:tab/>
      </w:r>
    </w:p>
    <w:sectPr w:rsidR="00124FC3" w:rsidRPr="00BC7EAB" w:rsidSect="0089023D">
      <w:footerReference w:type="default" r:id="rId10"/>
      <w:headerReference w:type="first" r:id="rId11"/>
      <w:pgSz w:w="11906" w:h="16838"/>
      <w:pgMar w:top="1440" w:right="1416" w:bottom="1276" w:left="1440" w:header="709" w:footer="601" w:gutter="0"/>
      <w:pgNumType w:start="1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035" w:rsidRDefault="00713035" w:rsidP="00C26467">
      <w:r>
        <w:separator/>
      </w:r>
    </w:p>
  </w:endnote>
  <w:endnote w:type="continuationSeparator" w:id="0">
    <w:p w:rsidR="00713035" w:rsidRDefault="00713035" w:rsidP="00C26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A17" w:rsidRPr="00522646" w:rsidRDefault="00BA7A17" w:rsidP="00522646">
    <w:pPr>
      <w:pStyle w:val="a9"/>
      <w:rPr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035" w:rsidRDefault="00713035" w:rsidP="00C26467">
      <w:r>
        <w:separator/>
      </w:r>
    </w:p>
  </w:footnote>
  <w:footnote w:type="continuationSeparator" w:id="0">
    <w:p w:rsidR="00713035" w:rsidRDefault="00713035" w:rsidP="00C264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5730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BA7A17" w:rsidRPr="009A49E7" w:rsidRDefault="00BA7A17">
        <w:pPr>
          <w:pStyle w:val="a7"/>
          <w:jc w:val="center"/>
          <w:rPr>
            <w:rFonts w:ascii="TH SarabunPSK" w:hAnsi="TH SarabunPSK" w:cs="TH SarabunPSK"/>
            <w:sz w:val="32"/>
            <w:szCs w:val="32"/>
          </w:rPr>
        </w:pPr>
        <w:r w:rsidRPr="009A49E7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9A49E7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9A49E7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89023D" w:rsidRPr="0089023D">
          <w:rPr>
            <w:rFonts w:ascii="TH SarabunPSK" w:hAnsi="TH SarabunPSK" w:cs="TH SarabunPSK"/>
            <w:noProof/>
            <w:sz w:val="32"/>
            <w:szCs w:val="32"/>
            <w:lang w:val="th-TH"/>
          </w:rPr>
          <w:t>13</w:t>
        </w:r>
        <w:r w:rsidRPr="009A49E7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BA7A17" w:rsidRDefault="00BA7A1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57311"/>
      <w:docPartObj>
        <w:docPartGallery w:val="Page Numbers (Top of Page)"/>
        <w:docPartUnique/>
      </w:docPartObj>
    </w:sdtPr>
    <w:sdtContent>
      <w:p w:rsidR="00BA7A17" w:rsidRDefault="00BA7A17">
        <w:pPr>
          <w:pStyle w:val="a7"/>
          <w:jc w:val="center"/>
        </w:pPr>
        <w:r w:rsidRPr="0089023D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89023D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89023D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89023D" w:rsidRPr="0089023D">
          <w:rPr>
            <w:rFonts w:ascii="TH SarabunPSK" w:hAnsi="TH SarabunPSK" w:cs="TH SarabunPSK"/>
            <w:noProof/>
            <w:sz w:val="32"/>
            <w:szCs w:val="32"/>
            <w:lang w:val="th-TH"/>
          </w:rPr>
          <w:t>3</w:t>
        </w:r>
        <w:r w:rsidRPr="0089023D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BA7A17" w:rsidRDefault="00BA7A17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A17" w:rsidRPr="0089023D" w:rsidRDefault="00BA7A17">
    <w:pPr>
      <w:pStyle w:val="a7"/>
      <w:jc w:val="center"/>
      <w:rPr>
        <w:rFonts w:ascii="TH SarabunPSK" w:hAnsi="TH SarabunPSK" w:cs="TH SarabunPSK"/>
        <w:sz w:val="32"/>
        <w:szCs w:val="40"/>
      </w:rPr>
    </w:pPr>
    <w:r w:rsidRPr="0089023D">
      <w:rPr>
        <w:rFonts w:ascii="TH SarabunPSK" w:hAnsi="TH SarabunPSK" w:cs="TH SarabunPSK"/>
        <w:sz w:val="32"/>
        <w:szCs w:val="40"/>
      </w:rPr>
      <w:fldChar w:fldCharType="begin"/>
    </w:r>
    <w:r w:rsidRPr="0089023D">
      <w:rPr>
        <w:rFonts w:ascii="TH SarabunPSK" w:hAnsi="TH SarabunPSK" w:cs="TH SarabunPSK"/>
        <w:sz w:val="32"/>
        <w:szCs w:val="40"/>
      </w:rPr>
      <w:instrText xml:space="preserve"> PAGE   \* MERGEFORMAT </w:instrText>
    </w:r>
    <w:r w:rsidRPr="0089023D">
      <w:rPr>
        <w:rFonts w:ascii="TH SarabunPSK" w:hAnsi="TH SarabunPSK" w:cs="TH SarabunPSK"/>
        <w:sz w:val="32"/>
        <w:szCs w:val="40"/>
      </w:rPr>
      <w:fldChar w:fldCharType="separate"/>
    </w:r>
    <w:r w:rsidR="0089023D" w:rsidRPr="0089023D">
      <w:rPr>
        <w:rFonts w:ascii="TH SarabunPSK" w:hAnsi="TH SarabunPSK" w:cs="TH SarabunPSK"/>
        <w:noProof/>
        <w:sz w:val="32"/>
        <w:szCs w:val="32"/>
        <w:lang w:val="th-TH"/>
      </w:rPr>
      <w:t>11</w:t>
    </w:r>
    <w:r w:rsidRPr="0089023D">
      <w:rPr>
        <w:rFonts w:ascii="TH SarabunPSK" w:hAnsi="TH SarabunPSK" w:cs="TH SarabunPSK"/>
        <w:sz w:val="32"/>
        <w:szCs w:val="40"/>
      </w:rPr>
      <w:fldChar w:fldCharType="end"/>
    </w:r>
  </w:p>
  <w:p w:rsidR="00BA7A17" w:rsidRDefault="00BA7A1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A6586"/>
    <w:multiLevelType w:val="hybridMultilevel"/>
    <w:tmpl w:val="BC8CD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9555D"/>
    <w:multiLevelType w:val="hybridMultilevel"/>
    <w:tmpl w:val="B1CC7F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E66F5"/>
    <w:multiLevelType w:val="multilevel"/>
    <w:tmpl w:val="461E5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38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04" w:hanging="1800"/>
      </w:pPr>
      <w:rPr>
        <w:rFonts w:hint="default"/>
      </w:rPr>
    </w:lvl>
  </w:abstractNum>
  <w:abstractNum w:abstractNumId="3">
    <w:nsid w:val="29C70019"/>
    <w:multiLevelType w:val="hybridMultilevel"/>
    <w:tmpl w:val="C8ACF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D43E3"/>
    <w:multiLevelType w:val="hybridMultilevel"/>
    <w:tmpl w:val="77461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9F365A"/>
    <w:multiLevelType w:val="multilevel"/>
    <w:tmpl w:val="AFB088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6">
    <w:nsid w:val="3F723777"/>
    <w:multiLevelType w:val="hybridMultilevel"/>
    <w:tmpl w:val="FCB8E14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2B3B98"/>
    <w:multiLevelType w:val="hybridMultilevel"/>
    <w:tmpl w:val="ADEE0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316B2B"/>
    <w:multiLevelType w:val="hybridMultilevel"/>
    <w:tmpl w:val="F99EBC5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2A714B"/>
    <w:multiLevelType w:val="multilevel"/>
    <w:tmpl w:val="59AA35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470B33D2"/>
    <w:multiLevelType w:val="hybridMultilevel"/>
    <w:tmpl w:val="679E70C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4A1EB6"/>
    <w:multiLevelType w:val="hybridMultilevel"/>
    <w:tmpl w:val="0F186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E454DD"/>
    <w:multiLevelType w:val="hybridMultilevel"/>
    <w:tmpl w:val="9942DECE"/>
    <w:lvl w:ilvl="0" w:tplc="C0D061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CC54A7"/>
    <w:multiLevelType w:val="multilevel"/>
    <w:tmpl w:val="673A8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5DA00F7D"/>
    <w:multiLevelType w:val="hybridMultilevel"/>
    <w:tmpl w:val="A8DA21B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D869C2"/>
    <w:multiLevelType w:val="hybridMultilevel"/>
    <w:tmpl w:val="BC8CD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4900AF"/>
    <w:multiLevelType w:val="hybridMultilevel"/>
    <w:tmpl w:val="780A76D8"/>
    <w:lvl w:ilvl="0" w:tplc="87E27E3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68432BFC"/>
    <w:multiLevelType w:val="hybridMultilevel"/>
    <w:tmpl w:val="2C1CA29C"/>
    <w:lvl w:ilvl="0" w:tplc="2FD6826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A278C9"/>
    <w:multiLevelType w:val="multilevel"/>
    <w:tmpl w:val="0BA8A29A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FB95B44"/>
    <w:multiLevelType w:val="hybridMultilevel"/>
    <w:tmpl w:val="BC8CD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FD721C"/>
    <w:multiLevelType w:val="multilevel"/>
    <w:tmpl w:val="6FFA26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bCs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7E234CD9"/>
    <w:multiLevelType w:val="multilevel"/>
    <w:tmpl w:val="CBA2A6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15"/>
  </w:num>
  <w:num w:numId="3">
    <w:abstractNumId w:val="1"/>
  </w:num>
  <w:num w:numId="4">
    <w:abstractNumId w:val="0"/>
  </w:num>
  <w:num w:numId="5">
    <w:abstractNumId w:val="17"/>
  </w:num>
  <w:num w:numId="6">
    <w:abstractNumId w:val="4"/>
  </w:num>
  <w:num w:numId="7">
    <w:abstractNumId w:val="5"/>
  </w:num>
  <w:num w:numId="8">
    <w:abstractNumId w:val="16"/>
  </w:num>
  <w:num w:numId="9">
    <w:abstractNumId w:val="12"/>
  </w:num>
  <w:num w:numId="10">
    <w:abstractNumId w:val="13"/>
  </w:num>
  <w:num w:numId="11">
    <w:abstractNumId w:val="18"/>
  </w:num>
  <w:num w:numId="12">
    <w:abstractNumId w:val="14"/>
  </w:num>
  <w:num w:numId="13">
    <w:abstractNumId w:val="8"/>
  </w:num>
  <w:num w:numId="14">
    <w:abstractNumId w:val="6"/>
  </w:num>
  <w:num w:numId="15">
    <w:abstractNumId w:val="3"/>
  </w:num>
  <w:num w:numId="16">
    <w:abstractNumId w:val="7"/>
  </w:num>
  <w:num w:numId="17">
    <w:abstractNumId w:val="22"/>
  </w:num>
  <w:num w:numId="18">
    <w:abstractNumId w:val="19"/>
  </w:num>
  <w:num w:numId="19">
    <w:abstractNumId w:val="21"/>
  </w:num>
  <w:num w:numId="20">
    <w:abstractNumId w:val="10"/>
  </w:num>
  <w:num w:numId="21">
    <w:abstractNumId w:val="11"/>
  </w:num>
  <w:num w:numId="22">
    <w:abstractNumId w:val="9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attachedTemplate r:id="rId1"/>
  <w:defaultTabStop w:val="720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627E29"/>
    <w:rsid w:val="00010934"/>
    <w:rsid w:val="000276F4"/>
    <w:rsid w:val="000300A3"/>
    <w:rsid w:val="00033582"/>
    <w:rsid w:val="000348A5"/>
    <w:rsid w:val="00051343"/>
    <w:rsid w:val="00063CF0"/>
    <w:rsid w:val="0006646F"/>
    <w:rsid w:val="000816EF"/>
    <w:rsid w:val="00083A5B"/>
    <w:rsid w:val="000A05C4"/>
    <w:rsid w:val="000C1EFF"/>
    <w:rsid w:val="000C5745"/>
    <w:rsid w:val="000C5CED"/>
    <w:rsid w:val="000E1643"/>
    <w:rsid w:val="000E4AFD"/>
    <w:rsid w:val="00107583"/>
    <w:rsid w:val="00124FC3"/>
    <w:rsid w:val="0015001A"/>
    <w:rsid w:val="00151656"/>
    <w:rsid w:val="00185C10"/>
    <w:rsid w:val="001947FF"/>
    <w:rsid w:val="001C284A"/>
    <w:rsid w:val="0020041D"/>
    <w:rsid w:val="00200E66"/>
    <w:rsid w:val="00201DE2"/>
    <w:rsid w:val="00251203"/>
    <w:rsid w:val="00280F47"/>
    <w:rsid w:val="0029175C"/>
    <w:rsid w:val="002E041D"/>
    <w:rsid w:val="00306A7A"/>
    <w:rsid w:val="0030730B"/>
    <w:rsid w:val="00334C5B"/>
    <w:rsid w:val="00336B72"/>
    <w:rsid w:val="003464FB"/>
    <w:rsid w:val="00347707"/>
    <w:rsid w:val="00351251"/>
    <w:rsid w:val="003537C2"/>
    <w:rsid w:val="00370595"/>
    <w:rsid w:val="00371A02"/>
    <w:rsid w:val="00371D7E"/>
    <w:rsid w:val="00394099"/>
    <w:rsid w:val="003C1206"/>
    <w:rsid w:val="003D44E4"/>
    <w:rsid w:val="003F0EFD"/>
    <w:rsid w:val="003F469C"/>
    <w:rsid w:val="00401855"/>
    <w:rsid w:val="00401949"/>
    <w:rsid w:val="00412EC6"/>
    <w:rsid w:val="00413D58"/>
    <w:rsid w:val="004225F0"/>
    <w:rsid w:val="00424B60"/>
    <w:rsid w:val="00440501"/>
    <w:rsid w:val="00461310"/>
    <w:rsid w:val="0048519F"/>
    <w:rsid w:val="004934DE"/>
    <w:rsid w:val="004B1883"/>
    <w:rsid w:val="004C19C4"/>
    <w:rsid w:val="004D0F99"/>
    <w:rsid w:val="004D2F34"/>
    <w:rsid w:val="00502C7D"/>
    <w:rsid w:val="00522646"/>
    <w:rsid w:val="00523CA5"/>
    <w:rsid w:val="00537B25"/>
    <w:rsid w:val="00567AF7"/>
    <w:rsid w:val="005A0F1B"/>
    <w:rsid w:val="0061133C"/>
    <w:rsid w:val="00627E29"/>
    <w:rsid w:val="00635CF1"/>
    <w:rsid w:val="006473E3"/>
    <w:rsid w:val="00656BEC"/>
    <w:rsid w:val="00675B03"/>
    <w:rsid w:val="006C3A47"/>
    <w:rsid w:val="006C4913"/>
    <w:rsid w:val="006E01F8"/>
    <w:rsid w:val="00713035"/>
    <w:rsid w:val="00713A61"/>
    <w:rsid w:val="0071400F"/>
    <w:rsid w:val="007342D0"/>
    <w:rsid w:val="00743D31"/>
    <w:rsid w:val="00752AA6"/>
    <w:rsid w:val="007564D7"/>
    <w:rsid w:val="00763363"/>
    <w:rsid w:val="007848C0"/>
    <w:rsid w:val="00786F30"/>
    <w:rsid w:val="007A180A"/>
    <w:rsid w:val="008066BD"/>
    <w:rsid w:val="0081573E"/>
    <w:rsid w:val="00817560"/>
    <w:rsid w:val="008240FC"/>
    <w:rsid w:val="00842DCC"/>
    <w:rsid w:val="00864854"/>
    <w:rsid w:val="00882D5A"/>
    <w:rsid w:val="0089023D"/>
    <w:rsid w:val="008915DC"/>
    <w:rsid w:val="008F4064"/>
    <w:rsid w:val="009043B6"/>
    <w:rsid w:val="00906F86"/>
    <w:rsid w:val="0090706C"/>
    <w:rsid w:val="00913953"/>
    <w:rsid w:val="00917964"/>
    <w:rsid w:val="0094764D"/>
    <w:rsid w:val="009A49E7"/>
    <w:rsid w:val="009D4BF6"/>
    <w:rsid w:val="00A0601C"/>
    <w:rsid w:val="00A11536"/>
    <w:rsid w:val="00A12414"/>
    <w:rsid w:val="00A47D83"/>
    <w:rsid w:val="00A6391C"/>
    <w:rsid w:val="00A67469"/>
    <w:rsid w:val="00A712B2"/>
    <w:rsid w:val="00A737B3"/>
    <w:rsid w:val="00A9197B"/>
    <w:rsid w:val="00A92FB6"/>
    <w:rsid w:val="00A95910"/>
    <w:rsid w:val="00AA439E"/>
    <w:rsid w:val="00AB475C"/>
    <w:rsid w:val="00AC37BD"/>
    <w:rsid w:val="00AD1D53"/>
    <w:rsid w:val="00AF24E6"/>
    <w:rsid w:val="00AF4F01"/>
    <w:rsid w:val="00AF51D2"/>
    <w:rsid w:val="00B12DF9"/>
    <w:rsid w:val="00B16F43"/>
    <w:rsid w:val="00B22D3C"/>
    <w:rsid w:val="00B246CB"/>
    <w:rsid w:val="00B260CC"/>
    <w:rsid w:val="00B52325"/>
    <w:rsid w:val="00B55336"/>
    <w:rsid w:val="00B60D48"/>
    <w:rsid w:val="00B627E2"/>
    <w:rsid w:val="00B6772C"/>
    <w:rsid w:val="00B8368B"/>
    <w:rsid w:val="00B84220"/>
    <w:rsid w:val="00B84773"/>
    <w:rsid w:val="00BA7A17"/>
    <w:rsid w:val="00BB4AF5"/>
    <w:rsid w:val="00BC7EAB"/>
    <w:rsid w:val="00BD104B"/>
    <w:rsid w:val="00BF63FD"/>
    <w:rsid w:val="00C12E30"/>
    <w:rsid w:val="00C20562"/>
    <w:rsid w:val="00C21156"/>
    <w:rsid w:val="00C26467"/>
    <w:rsid w:val="00C53B52"/>
    <w:rsid w:val="00C70B1A"/>
    <w:rsid w:val="00C92579"/>
    <w:rsid w:val="00C92EEB"/>
    <w:rsid w:val="00CA3E05"/>
    <w:rsid w:val="00CA58A5"/>
    <w:rsid w:val="00CB0026"/>
    <w:rsid w:val="00CB0D01"/>
    <w:rsid w:val="00CF02C9"/>
    <w:rsid w:val="00D05519"/>
    <w:rsid w:val="00D264F7"/>
    <w:rsid w:val="00D32F36"/>
    <w:rsid w:val="00D359F6"/>
    <w:rsid w:val="00D35F75"/>
    <w:rsid w:val="00D73245"/>
    <w:rsid w:val="00DC723F"/>
    <w:rsid w:val="00DD1347"/>
    <w:rsid w:val="00DD3641"/>
    <w:rsid w:val="00DE20F5"/>
    <w:rsid w:val="00DF1458"/>
    <w:rsid w:val="00DF523C"/>
    <w:rsid w:val="00E36EB5"/>
    <w:rsid w:val="00E449DB"/>
    <w:rsid w:val="00E54E12"/>
    <w:rsid w:val="00E665DA"/>
    <w:rsid w:val="00E86C7E"/>
    <w:rsid w:val="00E94ED4"/>
    <w:rsid w:val="00EA3311"/>
    <w:rsid w:val="00ED11E3"/>
    <w:rsid w:val="00ED3185"/>
    <w:rsid w:val="00EE10F9"/>
    <w:rsid w:val="00EE1C5F"/>
    <w:rsid w:val="00F070BB"/>
    <w:rsid w:val="00F12093"/>
    <w:rsid w:val="00F33512"/>
    <w:rsid w:val="00F37359"/>
    <w:rsid w:val="00FA6933"/>
    <w:rsid w:val="00FB1213"/>
    <w:rsid w:val="00FB2E25"/>
    <w:rsid w:val="00FC5758"/>
    <w:rsid w:val="00FC7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CF0"/>
    <w:pPr>
      <w:jc w:val="thaiDistribute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E05"/>
    <w:pPr>
      <w:ind w:left="720"/>
      <w:contextualSpacing/>
    </w:pPr>
  </w:style>
  <w:style w:type="table" w:styleId="a4">
    <w:name w:val="Table Grid"/>
    <w:basedOn w:val="a1"/>
    <w:uiPriority w:val="59"/>
    <w:rsid w:val="00CA3E0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9257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link w:val="a5"/>
    <w:uiPriority w:val="99"/>
    <w:semiHidden/>
    <w:rsid w:val="00C92579"/>
    <w:rPr>
      <w:rFonts w:ascii="Tahoma" w:hAnsi="Tahoma" w:cs="Angsana New"/>
      <w:sz w:val="16"/>
    </w:rPr>
  </w:style>
  <w:style w:type="paragraph" w:styleId="a7">
    <w:name w:val="header"/>
    <w:basedOn w:val="a"/>
    <w:link w:val="a8"/>
    <w:uiPriority w:val="99"/>
    <w:unhideWhenUsed/>
    <w:rsid w:val="00C26467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link w:val="a7"/>
    <w:uiPriority w:val="99"/>
    <w:rsid w:val="00C26467"/>
    <w:rPr>
      <w:sz w:val="22"/>
      <w:szCs w:val="28"/>
    </w:rPr>
  </w:style>
  <w:style w:type="paragraph" w:styleId="a9">
    <w:name w:val="footer"/>
    <w:basedOn w:val="a"/>
    <w:link w:val="aa"/>
    <w:uiPriority w:val="99"/>
    <w:unhideWhenUsed/>
    <w:rsid w:val="00C26467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link w:val="a9"/>
    <w:uiPriority w:val="99"/>
    <w:rsid w:val="00C26467"/>
    <w:rPr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.%20&#3609;&#3640;&#3657;&#3618;%20(&#3651;&#3609;&#3652;&#3604;&#3619;&#3660;%20D)\&#3605;&#3619;&#3623;&#3592;&#3619;&#3634;&#3594;&#3585;&#3634;&#3619;\&#3611;&#3637;%202559\&#3649;&#3610;&#3610;%20&#3605;&#3585;.%201\&#3649;&#3610;&#3610;&#3605;&#3585;.&#3612;&#3641;&#3657;&#3626;&#3641;&#3591;&#3629;&#3634;&#3618;&#364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A055D-0574-4C5A-8D97-B202135E7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แบบตก.ผู้สูงอายุ</Template>
  <TotalTime>111</TotalTime>
  <Pages>13</Pages>
  <Words>1989</Words>
  <Characters>11342</Characters>
  <Application>Microsoft Office Word</Application>
  <DocSecurity>0</DocSecurity>
  <Lines>94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12</cp:revision>
  <cp:lastPrinted>2016-02-03T08:53:00Z</cp:lastPrinted>
  <dcterms:created xsi:type="dcterms:W3CDTF">2015-12-20T09:10:00Z</dcterms:created>
  <dcterms:modified xsi:type="dcterms:W3CDTF">2016-02-03T08:53:00Z</dcterms:modified>
</cp:coreProperties>
</file>